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549F4A" w14:textId="77777777" w:rsidR="00A24261" w:rsidRDefault="00A24261" w:rsidP="00874AC7">
      <w:pPr>
        <w:pStyle w:val="Tittel"/>
        <w:rPr>
          <w:rStyle w:val="HFK-Heading-Eng"/>
          <w:sz w:val="36"/>
          <w:lang w:val="nb-NO"/>
        </w:rPr>
      </w:pPr>
      <w:bookmarkStart w:id="0" w:name="_GoBack"/>
      <w:bookmarkEnd w:id="0"/>
    </w:p>
    <w:p w14:paraId="7F549F4B" w14:textId="77777777" w:rsidR="00951882" w:rsidRDefault="00951882" w:rsidP="00EE5295">
      <w:pPr>
        <w:pStyle w:val="Tittel"/>
        <w:spacing w:before="840"/>
        <w:jc w:val="center"/>
        <w:rPr>
          <w:rStyle w:val="HFK-Heading-Eng"/>
          <w:sz w:val="44"/>
          <w:szCs w:val="44"/>
          <w:lang w:val="nb-NO"/>
        </w:rPr>
      </w:pPr>
    </w:p>
    <w:p w14:paraId="7F549F4D" w14:textId="77414D47" w:rsidR="00EE5295" w:rsidRDefault="00EE5295" w:rsidP="00EE5295">
      <w:pPr>
        <w:pStyle w:val="Tittel"/>
        <w:spacing w:before="840"/>
        <w:jc w:val="center"/>
        <w:rPr>
          <w:rStyle w:val="HFK-Heading-Eng"/>
          <w:sz w:val="44"/>
          <w:szCs w:val="44"/>
          <w:lang w:val="nb-NO"/>
        </w:rPr>
      </w:pPr>
      <w:r w:rsidRPr="00A24261">
        <w:rPr>
          <w:rStyle w:val="HFK-Heading-Eng"/>
          <w:sz w:val="44"/>
          <w:szCs w:val="44"/>
          <w:lang w:val="nb-NO"/>
        </w:rPr>
        <w:t>F</w:t>
      </w:r>
      <w:r>
        <w:rPr>
          <w:rStyle w:val="HFK-Heading-Eng"/>
          <w:sz w:val="44"/>
          <w:szCs w:val="44"/>
          <w:lang w:val="nb-NO"/>
        </w:rPr>
        <w:t>orespørsel</w:t>
      </w:r>
      <w:r w:rsidRPr="00A24261">
        <w:rPr>
          <w:rStyle w:val="HFK-Heading-Eng"/>
          <w:sz w:val="44"/>
          <w:szCs w:val="44"/>
          <w:lang w:val="nb-NO"/>
        </w:rPr>
        <w:t xml:space="preserve"> FSP</w:t>
      </w:r>
      <w:r w:rsidR="007B688B">
        <w:rPr>
          <w:rStyle w:val="HFK-Heading-Eng"/>
          <w:sz w:val="44"/>
          <w:szCs w:val="44"/>
          <w:lang w:val="nb-NO"/>
        </w:rPr>
        <w:t xml:space="preserve"> </w:t>
      </w:r>
      <w:r w:rsidR="00620925">
        <w:rPr>
          <w:rStyle w:val="HFK-Heading-Eng"/>
          <w:sz w:val="44"/>
          <w:szCs w:val="44"/>
          <w:lang w:val="nb-NO"/>
        </w:rPr>
        <w:t>FMA IKT 2018</w:t>
      </w:r>
      <w:r w:rsidR="00E804BD">
        <w:rPr>
          <w:rStyle w:val="HFK-Heading-Eng"/>
          <w:sz w:val="44"/>
          <w:szCs w:val="44"/>
          <w:lang w:val="nb-NO"/>
        </w:rPr>
        <w:t>-001</w:t>
      </w:r>
    </w:p>
    <w:p w14:paraId="7F549F4E" w14:textId="3E7072AA" w:rsidR="00EE5295" w:rsidRPr="00EE5295" w:rsidRDefault="00355B21" w:rsidP="00EE5295">
      <w:pPr>
        <w:pStyle w:val="Tittel"/>
        <w:spacing w:before="240"/>
        <w:jc w:val="center"/>
        <w:rPr>
          <w:lang w:val="nb-NO"/>
        </w:rPr>
      </w:pPr>
      <w:r>
        <w:rPr>
          <w:rStyle w:val="HFK-Heading-Eng"/>
          <w:sz w:val="44"/>
          <w:szCs w:val="44"/>
          <w:lang w:val="nb-NO"/>
        </w:rPr>
        <w:t>«</w:t>
      </w:r>
      <w:r w:rsidR="00EE5295" w:rsidRPr="00165401">
        <w:rPr>
          <w:rStyle w:val="HFK-Heading-Eng"/>
          <w:sz w:val="44"/>
          <w:szCs w:val="44"/>
          <w:lang w:val="nb-NO"/>
        </w:rPr>
        <w:t xml:space="preserve">Anskaffelse av rådgivningstjenester til </w:t>
      </w:r>
      <w:r w:rsidR="001D69BA">
        <w:rPr>
          <w:rStyle w:val="HFK-Heading-Eng"/>
          <w:sz w:val="44"/>
          <w:szCs w:val="44"/>
          <w:lang w:val="nb-NO"/>
        </w:rPr>
        <w:t xml:space="preserve">Forsvarets </w:t>
      </w:r>
      <w:r w:rsidR="00EE5295" w:rsidRPr="00165401">
        <w:rPr>
          <w:rStyle w:val="HFK-Heading-Eng"/>
          <w:sz w:val="44"/>
          <w:szCs w:val="44"/>
          <w:lang w:val="nb-NO"/>
        </w:rPr>
        <w:t xml:space="preserve">sikre </w:t>
      </w:r>
      <w:r w:rsidR="00E804BD">
        <w:rPr>
          <w:rStyle w:val="HFK-Heading-Eng"/>
          <w:sz w:val="44"/>
          <w:szCs w:val="44"/>
          <w:lang w:val="nb-NO"/>
        </w:rPr>
        <w:t>IKT-</w:t>
      </w:r>
      <w:r w:rsidR="00EE5295" w:rsidRPr="00165401">
        <w:rPr>
          <w:rStyle w:val="HFK-Heading-Eng"/>
          <w:sz w:val="44"/>
          <w:szCs w:val="44"/>
          <w:lang w:val="nb-NO"/>
        </w:rPr>
        <w:t>plattformer</w:t>
      </w:r>
      <w:r>
        <w:rPr>
          <w:rStyle w:val="HFK-Heading-Eng"/>
          <w:sz w:val="44"/>
          <w:szCs w:val="44"/>
          <w:lang w:val="nb-NO"/>
        </w:rPr>
        <w:t>»</w:t>
      </w:r>
    </w:p>
    <w:p w14:paraId="7F549F4F" w14:textId="7143DB64" w:rsidR="00351655" w:rsidRDefault="00EE5295" w:rsidP="00EE5295">
      <w:pPr>
        <w:pStyle w:val="Tittel"/>
        <w:jc w:val="center"/>
        <w:rPr>
          <w:rStyle w:val="HFK-Heading-Eng"/>
          <w:sz w:val="36"/>
          <w:lang w:val="nb-NO"/>
        </w:rPr>
      </w:pPr>
      <w:r w:rsidRPr="00A24261">
        <w:rPr>
          <w:rStyle w:val="HFK-Heading-Eng"/>
          <w:sz w:val="44"/>
          <w:szCs w:val="44"/>
          <w:lang w:val="nb-NO"/>
        </w:rPr>
        <w:t>K</w:t>
      </w:r>
      <w:r>
        <w:rPr>
          <w:rStyle w:val="HFK-Heading-Eng"/>
          <w:sz w:val="44"/>
          <w:szCs w:val="44"/>
          <w:lang w:val="nb-NO"/>
        </w:rPr>
        <w:t>valifikasjonsgrunnlag</w:t>
      </w:r>
      <w:r w:rsidR="00C764B3">
        <w:rPr>
          <w:rStyle w:val="HFK-Heading-Eng"/>
          <w:sz w:val="36"/>
          <w:lang w:val="nb-NO"/>
        </w:rPr>
        <w:t xml:space="preserve"> </w:t>
      </w:r>
      <w:r w:rsidR="00615DC8">
        <w:rPr>
          <w:rStyle w:val="HFK-Heading-Eng"/>
          <w:sz w:val="36"/>
          <w:lang w:val="nb-NO"/>
        </w:rPr>
        <w:t>(for prekvalifisering)</w:t>
      </w:r>
    </w:p>
    <w:p w14:paraId="7F549F50" w14:textId="77777777" w:rsidR="00351655" w:rsidRDefault="00351655">
      <w:pPr>
        <w:pStyle w:val="Tittel"/>
        <w:rPr>
          <w:lang w:val="nb-NO"/>
        </w:rPr>
      </w:pPr>
    </w:p>
    <w:p w14:paraId="7F549F51" w14:textId="77777777" w:rsidR="00351655" w:rsidRPr="00FD6F8D" w:rsidRDefault="00351655">
      <w:pPr>
        <w:pStyle w:val="Contractstyle"/>
        <w:rPr>
          <w:rFonts w:ascii="Myriad Pro" w:hAnsi="Myriad Pro"/>
        </w:rPr>
      </w:pPr>
    </w:p>
    <w:p w14:paraId="7F549F52" w14:textId="77777777" w:rsidR="00351655" w:rsidRPr="00FD6F8D" w:rsidRDefault="00351655">
      <w:pPr>
        <w:pStyle w:val="Contractstyle"/>
        <w:rPr>
          <w:rFonts w:ascii="Myriad Pro" w:hAnsi="Myriad Pro"/>
        </w:rPr>
      </w:pPr>
    </w:p>
    <w:p w14:paraId="7F549F53" w14:textId="77777777" w:rsidR="00351655" w:rsidRDefault="00351655">
      <w:pPr>
        <w:pStyle w:val="Contractstyle"/>
        <w:rPr>
          <w:rFonts w:ascii="Myriad Pro" w:hAnsi="Myriad Pro"/>
        </w:rPr>
      </w:pPr>
    </w:p>
    <w:p w14:paraId="7E156D44" w14:textId="100D181A" w:rsidR="00317AC2" w:rsidRDefault="00317AC2">
      <w:pPr>
        <w:pStyle w:val="Contractstyle"/>
        <w:rPr>
          <w:rFonts w:ascii="Myriad Pro" w:hAnsi="Myriad Pro"/>
        </w:rPr>
      </w:pPr>
    </w:p>
    <w:p w14:paraId="14655F7E" w14:textId="77777777" w:rsidR="00317AC2" w:rsidRDefault="00317AC2">
      <w:pPr>
        <w:pStyle w:val="Contractstyle"/>
        <w:rPr>
          <w:rFonts w:ascii="Myriad Pro" w:hAnsi="Myriad Pro"/>
        </w:rPr>
      </w:pPr>
    </w:p>
    <w:p w14:paraId="1A852C36" w14:textId="77777777" w:rsidR="00317AC2" w:rsidRDefault="00317AC2">
      <w:pPr>
        <w:pStyle w:val="Contractstyle"/>
        <w:rPr>
          <w:rFonts w:ascii="Myriad Pro" w:hAnsi="Myriad Pro"/>
        </w:rPr>
      </w:pPr>
    </w:p>
    <w:p w14:paraId="0163DD45" w14:textId="77777777" w:rsidR="00317AC2" w:rsidRPr="00FD6F8D" w:rsidRDefault="00317AC2">
      <w:pPr>
        <w:pStyle w:val="Contractstyle"/>
        <w:rPr>
          <w:rFonts w:ascii="Myriad Pro" w:hAnsi="Myriad Pro"/>
        </w:rPr>
      </w:pPr>
    </w:p>
    <w:p w14:paraId="7F549F54" w14:textId="77777777" w:rsidR="00351655" w:rsidRDefault="00F20172">
      <w:pPr>
        <w:pStyle w:val="Tittel"/>
        <w:rPr>
          <w:lang w:val="nb-NO"/>
        </w:rPr>
      </w:pPr>
      <w:r>
        <w:rPr>
          <w:lang w:val="nb-NO"/>
        </w:rPr>
        <w:lastRenderedPageBreak/>
        <w:t>I</w:t>
      </w:r>
      <w:r w:rsidR="00351655">
        <w:rPr>
          <w:lang w:val="nb-NO"/>
        </w:rPr>
        <w:t>nnholdsfortegnelse</w:t>
      </w:r>
    </w:p>
    <w:p w14:paraId="77AA5622" w14:textId="77777777" w:rsidR="00CB7E48" w:rsidRDefault="00351655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FD6F8D">
        <w:rPr>
          <w:rFonts w:ascii="Myriad Pro" w:hAnsi="Myriad Pro"/>
          <w:noProof w:val="0"/>
          <w:lang w:val="nb-NO"/>
        </w:rPr>
        <w:fldChar w:fldCharType="begin"/>
      </w:r>
      <w:r w:rsidRPr="00FD6F8D">
        <w:rPr>
          <w:rFonts w:ascii="Myriad Pro" w:hAnsi="Myriad Pro"/>
          <w:noProof w:val="0"/>
          <w:lang w:val="nb-NO"/>
        </w:rPr>
        <w:instrText xml:space="preserve"> TOC \o "1-2" </w:instrText>
      </w:r>
      <w:r w:rsidRPr="00FD6F8D">
        <w:rPr>
          <w:rFonts w:ascii="Myriad Pro" w:hAnsi="Myriad Pro"/>
          <w:noProof w:val="0"/>
          <w:lang w:val="nb-NO"/>
        </w:rPr>
        <w:fldChar w:fldCharType="separate"/>
      </w:r>
      <w:r w:rsidR="00CB7E48" w:rsidRPr="00CB7E48">
        <w:rPr>
          <w:lang w:val="nb-NO"/>
        </w:rPr>
        <w:t>1</w:t>
      </w:r>
      <w:r w:rsidR="00CB7E48"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="00CB7E48" w:rsidRPr="00CB7E48">
        <w:rPr>
          <w:lang w:val="nb-NO"/>
        </w:rPr>
        <w:t>Innledning</w:t>
      </w:r>
      <w:r w:rsidR="00CB7E48" w:rsidRPr="00CB7E48">
        <w:rPr>
          <w:lang w:val="nb-NO"/>
        </w:rPr>
        <w:tab/>
      </w:r>
      <w:r w:rsidR="00CB7E48">
        <w:fldChar w:fldCharType="begin"/>
      </w:r>
      <w:r w:rsidR="00CB7E48" w:rsidRPr="00CB7E48">
        <w:rPr>
          <w:lang w:val="nb-NO"/>
        </w:rPr>
        <w:instrText xml:space="preserve"> PAGEREF _Toc506202005 \h </w:instrText>
      </w:r>
      <w:r w:rsidR="00CB7E48">
        <w:fldChar w:fldCharType="separate"/>
      </w:r>
      <w:r w:rsidR="00CB7E48" w:rsidRPr="00CB7E48">
        <w:rPr>
          <w:lang w:val="nb-NO"/>
        </w:rPr>
        <w:t>3</w:t>
      </w:r>
      <w:r w:rsidR="00CB7E48">
        <w:fldChar w:fldCharType="end"/>
      </w:r>
    </w:p>
    <w:p w14:paraId="5CB74B77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CB7E48">
        <w:rPr>
          <w:lang w:val="nb-NO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Bakgrunn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_Toc506202006 \h </w:instrText>
      </w:r>
      <w:r>
        <w:fldChar w:fldCharType="separate"/>
      </w:r>
      <w:r w:rsidRPr="00CB7E48">
        <w:rPr>
          <w:lang w:val="nb-NO"/>
        </w:rPr>
        <w:t>3</w:t>
      </w:r>
      <w:r>
        <w:fldChar w:fldCharType="end"/>
      </w:r>
    </w:p>
    <w:p w14:paraId="7ED6EA78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Anskaffelsens formål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_Toc506202007 \h </w:instrText>
      </w:r>
      <w:r>
        <w:fldChar w:fldCharType="separate"/>
      </w:r>
      <w:r w:rsidRPr="00CB7E48">
        <w:rPr>
          <w:lang w:val="nb-NO"/>
        </w:rPr>
        <w:t>3</w:t>
      </w:r>
      <w:r>
        <w:fldChar w:fldCharType="end"/>
      </w:r>
    </w:p>
    <w:p w14:paraId="15EE006C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Anskaffelsens omfang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_Toc506202008 \h </w:instrText>
      </w:r>
      <w:r>
        <w:fldChar w:fldCharType="separate"/>
      </w:r>
      <w:r w:rsidRPr="00CB7E48">
        <w:rPr>
          <w:lang w:val="nb-NO"/>
        </w:rPr>
        <w:t>3</w:t>
      </w:r>
      <w:r>
        <w:fldChar w:fldCharType="end"/>
      </w:r>
    </w:p>
    <w:p w14:paraId="6692E841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Anskaffelsesprosedyre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_Toc506202009 \h </w:instrText>
      </w:r>
      <w:r>
        <w:fldChar w:fldCharType="separate"/>
      </w:r>
      <w:r w:rsidRPr="00CB7E48">
        <w:rPr>
          <w:lang w:val="nb-NO"/>
        </w:rPr>
        <w:t>3</w:t>
      </w:r>
      <w:r>
        <w:fldChar w:fldCharType="end"/>
      </w:r>
    </w:p>
    <w:p w14:paraId="2CE4E838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Prekvalifisering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_Toc506202010 \h </w:instrText>
      </w:r>
      <w:r>
        <w:fldChar w:fldCharType="separate"/>
      </w:r>
      <w:r w:rsidRPr="00CB7E48">
        <w:rPr>
          <w:lang w:val="nb-NO"/>
        </w:rPr>
        <w:t>4</w:t>
      </w:r>
      <w:r>
        <w:fldChar w:fldCharType="end"/>
      </w:r>
    </w:p>
    <w:p w14:paraId="64AD87AE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Kvalifikasjonsgrunnlagets struktur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_Toc506202011 \h </w:instrText>
      </w:r>
      <w:r>
        <w:fldChar w:fldCharType="separate"/>
      </w:r>
      <w:r w:rsidRPr="00CB7E48">
        <w:rPr>
          <w:lang w:val="nb-NO"/>
        </w:rPr>
        <w:t>4</w:t>
      </w:r>
      <w:r>
        <w:fldChar w:fldCharType="end"/>
      </w:r>
    </w:p>
    <w:p w14:paraId="703B0828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Frister og fremdriftsplan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_Toc506202012 \h </w:instrText>
      </w:r>
      <w:r>
        <w:fldChar w:fldCharType="separate"/>
      </w:r>
      <w:r w:rsidRPr="00CB7E48">
        <w:rPr>
          <w:lang w:val="nb-NO"/>
        </w:rPr>
        <w:t>5</w:t>
      </w:r>
      <w:r>
        <w:fldChar w:fldCharType="end"/>
      </w:r>
    </w:p>
    <w:p w14:paraId="23B4E097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Frist for innlevering av besvarelse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_Toc506202013 \h </w:instrText>
      </w:r>
      <w:r>
        <w:fldChar w:fldCharType="separate"/>
      </w:r>
      <w:r w:rsidRPr="00CB7E48">
        <w:rPr>
          <w:lang w:val="nb-NO"/>
        </w:rPr>
        <w:t>5</w:t>
      </w:r>
      <w:r>
        <w:fldChar w:fldCharType="end"/>
      </w:r>
    </w:p>
    <w:p w14:paraId="6D18D6A5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Tentativ fremdriftsplan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_Toc506202014 \h </w:instrText>
      </w:r>
      <w:r>
        <w:fldChar w:fldCharType="separate"/>
      </w:r>
      <w:r w:rsidRPr="00CB7E48">
        <w:rPr>
          <w:lang w:val="nb-NO"/>
        </w:rPr>
        <w:t>5</w:t>
      </w:r>
      <w:r>
        <w:fldChar w:fldCharType="end"/>
      </w:r>
    </w:p>
    <w:p w14:paraId="6CEF7751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6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Kommunikasjon i tilbudsperioden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_Toc506202015 \h </w:instrText>
      </w:r>
      <w:r>
        <w:fldChar w:fldCharType="separate"/>
      </w:r>
      <w:r w:rsidRPr="00CB7E48">
        <w:rPr>
          <w:lang w:val="nb-NO"/>
        </w:rPr>
        <w:t>5</w:t>
      </w:r>
      <w:r>
        <w:fldChar w:fldCharType="end"/>
      </w:r>
    </w:p>
    <w:p w14:paraId="39C15689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Hovedprinsipp for kommunikasjon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_Toc506202016 \h </w:instrText>
      </w:r>
      <w:r>
        <w:fldChar w:fldCharType="separate"/>
      </w:r>
      <w:r w:rsidRPr="00CB7E48">
        <w:rPr>
          <w:lang w:val="nb-NO"/>
        </w:rPr>
        <w:t>5</w:t>
      </w:r>
      <w:r>
        <w:fldChar w:fldCharType="end"/>
      </w:r>
    </w:p>
    <w:p w14:paraId="4921A634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CB7E48">
        <w:rPr>
          <w:lang w:val="nb-NO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CB7E48">
        <w:rPr>
          <w:lang w:val="nb-NO"/>
        </w:rPr>
        <w:t>Kontaktpersoner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_Toc506202017 \h </w:instrText>
      </w:r>
      <w:r>
        <w:fldChar w:fldCharType="separate"/>
      </w:r>
      <w:r w:rsidRPr="00CB7E48">
        <w:rPr>
          <w:lang w:val="nb-NO"/>
        </w:rPr>
        <w:t>6</w:t>
      </w:r>
      <w:r>
        <w:fldChar w:fldCharType="end"/>
      </w:r>
    </w:p>
    <w:p w14:paraId="2AF1E9F7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6.3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Rettelse, supplering eller endring av forespørselen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_Toc506202018 \h </w:instrText>
      </w:r>
      <w:r>
        <w:fldChar w:fldCharType="separate"/>
      </w:r>
      <w:r w:rsidRPr="00CB7E48">
        <w:rPr>
          <w:lang w:val="nb-NO"/>
        </w:rPr>
        <w:t>6</w:t>
      </w:r>
      <w:r>
        <w:fldChar w:fldCharType="end"/>
      </w:r>
    </w:p>
    <w:p w14:paraId="1DA970BD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CB7E48">
        <w:rPr>
          <w:lang w:val="nb-NO"/>
        </w:rPr>
        <w:t>6.4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Spørsmål</w:t>
      </w:r>
      <w:r w:rsidRPr="00CB7E48">
        <w:rPr>
          <w:lang w:val="nb-NO"/>
        </w:rPr>
        <w:t xml:space="preserve"> </w:t>
      </w:r>
      <w:r w:rsidRPr="00D940A9">
        <w:rPr>
          <w:lang w:val="nb-NO"/>
        </w:rPr>
        <w:t>til</w:t>
      </w:r>
      <w:r w:rsidRPr="00CB7E48">
        <w:rPr>
          <w:lang w:val="nb-NO"/>
        </w:rPr>
        <w:t xml:space="preserve"> </w:t>
      </w:r>
      <w:r w:rsidRPr="00D940A9">
        <w:rPr>
          <w:lang w:val="nb-NO"/>
        </w:rPr>
        <w:t>kvalifikasjonsgrunnlaget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_Toc506202019 \h </w:instrText>
      </w:r>
      <w:r>
        <w:fldChar w:fldCharType="separate"/>
      </w:r>
      <w:r w:rsidRPr="00CB7E48">
        <w:rPr>
          <w:lang w:val="nb-NO"/>
        </w:rPr>
        <w:t>6</w:t>
      </w:r>
      <w:r>
        <w:fldChar w:fldCharType="end"/>
      </w:r>
    </w:p>
    <w:p w14:paraId="0856CB7F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7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Krav til besvarelsen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_Toc506202020 \h </w:instrText>
      </w:r>
      <w:r>
        <w:fldChar w:fldCharType="separate"/>
      </w:r>
      <w:r w:rsidRPr="00CB7E48">
        <w:rPr>
          <w:lang w:val="nb-NO"/>
        </w:rPr>
        <w:t>6</w:t>
      </w:r>
      <w:r>
        <w:fldChar w:fldCharType="end"/>
      </w:r>
    </w:p>
    <w:p w14:paraId="04C96988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7.1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Besvarelsens struktur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_Toc506202021 \h </w:instrText>
      </w:r>
      <w:r>
        <w:fldChar w:fldCharType="separate"/>
      </w:r>
      <w:r w:rsidRPr="00CB7E48">
        <w:rPr>
          <w:lang w:val="nb-NO"/>
        </w:rPr>
        <w:t>6</w:t>
      </w:r>
      <w:r>
        <w:fldChar w:fldCharType="end"/>
      </w:r>
    </w:p>
    <w:p w14:paraId="3DE24832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CB7E48">
        <w:rPr>
          <w:lang w:val="nb-NO"/>
        </w:rPr>
        <w:t>7.2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CB7E48">
        <w:rPr>
          <w:lang w:val="nb-NO"/>
        </w:rPr>
        <w:t>ESPD (European Single Procurement Document)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_Toc506202022 \h </w:instrText>
      </w:r>
      <w:r>
        <w:fldChar w:fldCharType="separate"/>
      </w:r>
      <w:r w:rsidRPr="00CB7E48">
        <w:rPr>
          <w:lang w:val="nb-NO"/>
        </w:rPr>
        <w:t>6</w:t>
      </w:r>
      <w:r>
        <w:fldChar w:fldCharType="end"/>
      </w:r>
    </w:p>
    <w:p w14:paraId="2CF86C13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CB7E48">
        <w:rPr>
          <w:lang w:val="nb-NO"/>
        </w:rPr>
        <w:t>7.3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Besvarelsens</w:t>
      </w:r>
      <w:r w:rsidRPr="00CB7E48">
        <w:rPr>
          <w:lang w:val="nb-NO"/>
        </w:rPr>
        <w:t xml:space="preserve"> format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_Toc506202023 \h </w:instrText>
      </w:r>
      <w:r>
        <w:fldChar w:fldCharType="separate"/>
      </w:r>
      <w:r w:rsidRPr="00CB7E48">
        <w:rPr>
          <w:lang w:val="nb-NO"/>
        </w:rPr>
        <w:t>6</w:t>
      </w:r>
      <w:r>
        <w:fldChar w:fldCharType="end"/>
      </w:r>
    </w:p>
    <w:p w14:paraId="5156DA6F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7.4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Språk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_Toc506202024 \h </w:instrText>
      </w:r>
      <w:r>
        <w:fldChar w:fldCharType="separate"/>
      </w:r>
      <w:r w:rsidRPr="00CB7E48">
        <w:rPr>
          <w:lang w:val="nb-NO"/>
        </w:rPr>
        <w:t>6</w:t>
      </w:r>
      <w:r>
        <w:fldChar w:fldCharType="end"/>
      </w:r>
    </w:p>
    <w:p w14:paraId="0C06C3BF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8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Tilbyders deltakelseskostnader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_Toc506202025 \h </w:instrText>
      </w:r>
      <w:r>
        <w:fldChar w:fldCharType="separate"/>
      </w:r>
      <w:r w:rsidRPr="00CB7E48">
        <w:rPr>
          <w:lang w:val="nb-NO"/>
        </w:rPr>
        <w:t>7</w:t>
      </w:r>
      <w:r>
        <w:fldChar w:fldCharType="end"/>
      </w:r>
    </w:p>
    <w:p w14:paraId="7A902DAE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9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Behandling av besvarelsene ved anmodning om deltakelse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_Toc506202026 \h </w:instrText>
      </w:r>
      <w:r>
        <w:fldChar w:fldCharType="separate"/>
      </w:r>
      <w:r w:rsidRPr="00CB7E48">
        <w:rPr>
          <w:lang w:val="nb-NO"/>
        </w:rPr>
        <w:t>7</w:t>
      </w:r>
      <w:r>
        <w:fldChar w:fldCharType="end"/>
      </w:r>
    </w:p>
    <w:p w14:paraId="08356E5D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9.1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Åpning av besvarelsene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_Toc506202027 \h </w:instrText>
      </w:r>
      <w:r>
        <w:fldChar w:fldCharType="separate"/>
      </w:r>
      <w:r w:rsidRPr="00CB7E48">
        <w:rPr>
          <w:lang w:val="nb-NO"/>
        </w:rPr>
        <w:t>7</w:t>
      </w:r>
      <w:r>
        <w:fldChar w:fldCharType="end"/>
      </w:r>
    </w:p>
    <w:p w14:paraId="04D7ACE5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Avvisning av besvarelser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_Toc506202028 \h </w:instrText>
      </w:r>
      <w:r>
        <w:fldChar w:fldCharType="separate"/>
      </w:r>
      <w:r w:rsidRPr="00CB7E48">
        <w:rPr>
          <w:lang w:val="nb-NO"/>
        </w:rPr>
        <w:t>7</w:t>
      </w:r>
      <w:r>
        <w:fldChar w:fldCharType="end"/>
      </w:r>
    </w:p>
    <w:p w14:paraId="61108F20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9.3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Retur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_Toc506202029 \h </w:instrText>
      </w:r>
      <w:r>
        <w:fldChar w:fldCharType="separate"/>
      </w:r>
      <w:r w:rsidRPr="00CB7E48">
        <w:rPr>
          <w:lang w:val="nb-NO"/>
        </w:rPr>
        <w:t>7</w:t>
      </w:r>
      <w:r>
        <w:fldChar w:fldCharType="end"/>
      </w:r>
    </w:p>
    <w:p w14:paraId="534FB8D5" w14:textId="77777777" w:rsidR="00CB7E48" w:rsidRDefault="00CB7E48">
      <w:pPr>
        <w:pStyle w:val="INNH20"/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</w:pPr>
      <w:r w:rsidRPr="00D940A9">
        <w:rPr>
          <w:lang w:val="nb-NO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val="nb-NO" w:eastAsia="nb-NO"/>
        </w:rPr>
        <w:tab/>
      </w:r>
      <w:r w:rsidRPr="00D940A9">
        <w:rPr>
          <w:lang w:val="nb-NO"/>
        </w:rPr>
        <w:t>Fortrolig behandling av informasjon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_Toc506202030 \h </w:instrText>
      </w:r>
      <w:r>
        <w:fldChar w:fldCharType="separate"/>
      </w:r>
      <w:r w:rsidRPr="00CB7E48">
        <w:rPr>
          <w:lang w:val="nb-NO"/>
        </w:rPr>
        <w:t>7</w:t>
      </w:r>
      <w:r>
        <w:fldChar w:fldCharType="end"/>
      </w:r>
    </w:p>
    <w:p w14:paraId="3472A709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10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Fjerning av sensitive opplysninger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_Toc506202031 \h </w:instrText>
      </w:r>
      <w:r>
        <w:fldChar w:fldCharType="separate"/>
      </w:r>
      <w:r w:rsidRPr="00CB7E48">
        <w:rPr>
          <w:lang w:val="nb-NO"/>
        </w:rPr>
        <w:t>7</w:t>
      </w:r>
      <w:r>
        <w:fldChar w:fldCharType="end"/>
      </w:r>
    </w:p>
    <w:p w14:paraId="2D7ECE13" w14:textId="77777777" w:rsidR="00CB7E48" w:rsidRDefault="00CB7E48">
      <w:pPr>
        <w:pStyle w:val="INNH10"/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</w:pPr>
      <w:r w:rsidRPr="00CB7E48">
        <w:rPr>
          <w:lang w:val="nb-NO"/>
        </w:rPr>
        <w:t>11</w:t>
      </w:r>
      <w:r>
        <w:rPr>
          <w:rFonts w:asciiTheme="minorHAnsi" w:eastAsiaTheme="minorEastAsia" w:hAnsiTheme="minorHAnsi" w:cstheme="minorBidi"/>
          <w:b w:val="0"/>
          <w:caps w:val="0"/>
          <w:sz w:val="22"/>
          <w:szCs w:val="22"/>
          <w:lang w:val="nb-NO" w:eastAsia="nb-NO"/>
        </w:rPr>
        <w:tab/>
      </w:r>
      <w:r w:rsidRPr="00CB7E48">
        <w:rPr>
          <w:lang w:val="nb-NO"/>
        </w:rPr>
        <w:t>Parallelle anmodninger om deltakelse i konkurransen</w:t>
      </w:r>
      <w:r w:rsidRPr="00CB7E48">
        <w:rPr>
          <w:lang w:val="nb-NO"/>
        </w:rPr>
        <w:tab/>
      </w:r>
      <w:r>
        <w:fldChar w:fldCharType="begin"/>
      </w:r>
      <w:r w:rsidRPr="00CB7E48">
        <w:rPr>
          <w:lang w:val="nb-NO"/>
        </w:rPr>
        <w:instrText xml:space="preserve"> PAGEREF _Toc506202032 \h </w:instrText>
      </w:r>
      <w:r>
        <w:fldChar w:fldCharType="separate"/>
      </w:r>
      <w:r w:rsidRPr="00CB7E48">
        <w:rPr>
          <w:lang w:val="nb-NO"/>
        </w:rPr>
        <w:t>7</w:t>
      </w:r>
      <w:r>
        <w:fldChar w:fldCharType="end"/>
      </w:r>
    </w:p>
    <w:p w14:paraId="7F549F71" w14:textId="77777777" w:rsidR="00351655" w:rsidRPr="00FD6F8D" w:rsidRDefault="00351655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  <w:sz w:val="20"/>
        </w:rPr>
        <w:fldChar w:fldCharType="end"/>
      </w:r>
      <w:r w:rsidRPr="00FD6F8D">
        <w:rPr>
          <w:rFonts w:ascii="Myriad Pro" w:hAnsi="Myriad Pro"/>
        </w:rPr>
        <w:t xml:space="preserve"> </w:t>
      </w:r>
    </w:p>
    <w:p w14:paraId="7F549F72" w14:textId="77777777" w:rsidR="00351655" w:rsidRDefault="00351655">
      <w:pPr>
        <w:pStyle w:val="Overskrift1"/>
      </w:pPr>
      <w:r>
        <w:br w:type="page"/>
      </w:r>
      <w:bookmarkStart w:id="1" w:name="_Toc506202005"/>
      <w:r>
        <w:lastRenderedPageBreak/>
        <w:t>Innledning</w:t>
      </w:r>
      <w:bookmarkEnd w:id="1"/>
    </w:p>
    <w:p w14:paraId="7F549F73" w14:textId="77777777" w:rsidR="00F20172" w:rsidRDefault="00F20172" w:rsidP="00F20172">
      <w:pPr>
        <w:pStyle w:val="Overskrift2"/>
      </w:pPr>
      <w:bookmarkStart w:id="2" w:name="_Toc506202006"/>
      <w:r w:rsidRPr="000D08E2">
        <w:rPr>
          <w:lang w:val="nb-NO"/>
        </w:rPr>
        <w:t>Bakgrunn</w:t>
      </w:r>
      <w:bookmarkEnd w:id="2"/>
    </w:p>
    <w:p w14:paraId="1F1711E1" w14:textId="24FBFE7A" w:rsidR="00AE646D" w:rsidRDefault="00AE646D" w:rsidP="00F20172">
      <w:pPr>
        <w:pStyle w:val="Contractstyle"/>
        <w:tabs>
          <w:tab w:val="clear" w:pos="720"/>
        </w:tabs>
        <w:rPr>
          <w:rFonts w:ascii="Myriad Pro" w:hAnsi="Myriad Pro"/>
        </w:rPr>
      </w:pPr>
      <w:r>
        <w:rPr>
          <w:rFonts w:ascii="Myriad Pro" w:hAnsi="Myriad Pro"/>
        </w:rPr>
        <w:t xml:space="preserve">Forsvarssektoren har en omfattende portefølje av systemunderstøttelse innenfor IKT-området. </w:t>
      </w:r>
      <w:r w:rsidR="00F20172" w:rsidRPr="00FD6F8D">
        <w:rPr>
          <w:rFonts w:ascii="Myriad Pro" w:hAnsi="Myriad Pro"/>
        </w:rPr>
        <w:t xml:space="preserve"> </w:t>
      </w:r>
      <w:r>
        <w:rPr>
          <w:rFonts w:ascii="Myriad Pro" w:hAnsi="Myriad Pro"/>
        </w:rPr>
        <w:t>Sektoren har et meget høyt aktivitetsnivå</w:t>
      </w:r>
      <w:r w:rsidR="00600CAA">
        <w:rPr>
          <w:rFonts w:ascii="Myriad Pro" w:hAnsi="Myriad Pro"/>
        </w:rPr>
        <w:t>,</w:t>
      </w:r>
      <w:r>
        <w:rPr>
          <w:rFonts w:ascii="Myriad Pro" w:hAnsi="Myriad Pro"/>
        </w:rPr>
        <w:t xml:space="preserve"> og planer for de nærmeste årene tilsier at det høye aktivitetsnivået vil vedvare. </w:t>
      </w:r>
    </w:p>
    <w:p w14:paraId="7F549F75" w14:textId="473B7E95" w:rsidR="00F20172" w:rsidRPr="00FD6F8D" w:rsidRDefault="00AE646D" w:rsidP="00F20172">
      <w:pPr>
        <w:pStyle w:val="Contractstyle"/>
        <w:tabs>
          <w:tab w:val="clear" w:pos="720"/>
        </w:tabs>
        <w:rPr>
          <w:rFonts w:ascii="Myriad Pro" w:hAnsi="Myriad Pro"/>
        </w:rPr>
      </w:pPr>
      <w:r>
        <w:rPr>
          <w:rFonts w:ascii="Myriad Pro" w:hAnsi="Myriad Pro"/>
        </w:rPr>
        <w:t xml:space="preserve">Forsvarsmateriell (FMA) er ansvarlig for å understøtte sektoren for øvrig med tidsriktig og relevant materiell.  </w:t>
      </w:r>
      <w:r w:rsidR="00F20172" w:rsidRPr="00FD6F8D">
        <w:rPr>
          <w:rFonts w:ascii="Myriad Pro" w:hAnsi="Myriad Pro"/>
        </w:rPr>
        <w:t>Dette krever tilgang til</w:t>
      </w:r>
      <w:r>
        <w:rPr>
          <w:rFonts w:ascii="Myriad Pro" w:hAnsi="Myriad Pro"/>
        </w:rPr>
        <w:t xml:space="preserve"> ytterligere </w:t>
      </w:r>
      <w:r w:rsidR="00F20172" w:rsidRPr="00FD6F8D">
        <w:rPr>
          <w:rFonts w:ascii="Myriad Pro" w:hAnsi="Myriad Pro"/>
        </w:rPr>
        <w:t>kompetanse og kapasitet innen ledelse og styring av forvaltningsområdene</w:t>
      </w:r>
      <w:r w:rsidR="00D73574">
        <w:rPr>
          <w:rFonts w:ascii="Myriad Pro" w:hAnsi="Myriad Pro"/>
        </w:rPr>
        <w:t>, samt</w:t>
      </w:r>
      <w:r w:rsidR="00F20172" w:rsidRPr="00FD6F8D">
        <w:rPr>
          <w:rFonts w:ascii="Myriad Pro" w:hAnsi="Myriad Pro"/>
        </w:rPr>
        <w:t xml:space="preserve"> til prosjektgjennomføring. </w:t>
      </w:r>
    </w:p>
    <w:p w14:paraId="7F549F76" w14:textId="77777777" w:rsidR="00351655" w:rsidRDefault="00351655">
      <w:pPr>
        <w:pStyle w:val="Overskrift2"/>
        <w:rPr>
          <w:lang w:val="nb-NO"/>
        </w:rPr>
      </w:pPr>
      <w:bookmarkStart w:id="3" w:name="_Toc506202007"/>
      <w:bookmarkStart w:id="4" w:name="_Toc490467413"/>
      <w:bookmarkStart w:id="5" w:name="_Toc490537845"/>
      <w:bookmarkStart w:id="6" w:name="_Toc490551252"/>
      <w:bookmarkStart w:id="7" w:name="_Toc490551560"/>
      <w:r>
        <w:rPr>
          <w:lang w:val="nb-NO"/>
        </w:rPr>
        <w:t>Anskaffelsens formål</w:t>
      </w:r>
      <w:bookmarkEnd w:id="3"/>
    </w:p>
    <w:p w14:paraId="7F549F77" w14:textId="25BA4F09" w:rsidR="00E45FE5" w:rsidRPr="00FD6F8D" w:rsidRDefault="00620925" w:rsidP="00E45FE5">
      <w:pPr>
        <w:pStyle w:val="Contractstyle"/>
        <w:rPr>
          <w:rFonts w:ascii="Myriad Pro" w:hAnsi="Myriad Pro"/>
        </w:rPr>
      </w:pPr>
      <w:r>
        <w:rPr>
          <w:rFonts w:ascii="Myriad Pro" w:hAnsi="Myriad Pro"/>
        </w:rPr>
        <w:t>FMA</w:t>
      </w:r>
      <w:r w:rsidR="0039191D" w:rsidRPr="00FD6F8D">
        <w:rPr>
          <w:rFonts w:ascii="Myriad Pro" w:hAnsi="Myriad Pro"/>
        </w:rPr>
        <w:t xml:space="preserve"> IKT-kapasiteter</w:t>
      </w:r>
      <w:r w:rsidR="00E95D9E" w:rsidRPr="00FD6F8D">
        <w:rPr>
          <w:rFonts w:ascii="Myriad Pro" w:hAnsi="Myriad Pro"/>
        </w:rPr>
        <w:t xml:space="preserve"> ønsker med denne anskaffelsen å etablere </w:t>
      </w:r>
      <w:r w:rsidR="00DF5A30" w:rsidRPr="00FD6F8D">
        <w:rPr>
          <w:rFonts w:ascii="Myriad Pro" w:hAnsi="Myriad Pro"/>
        </w:rPr>
        <w:t xml:space="preserve">en </w:t>
      </w:r>
      <w:r w:rsidR="00317AC2">
        <w:rPr>
          <w:rFonts w:ascii="Myriad Pro" w:hAnsi="Myriad Pro"/>
        </w:rPr>
        <w:t>ikke-eksklusiv ramme</w:t>
      </w:r>
      <w:r w:rsidR="00E95D9E" w:rsidRPr="00FD6F8D">
        <w:rPr>
          <w:rFonts w:ascii="Myriad Pro" w:hAnsi="Myriad Pro"/>
        </w:rPr>
        <w:t xml:space="preserve">avtale </w:t>
      </w:r>
      <w:r w:rsidR="009E039A">
        <w:rPr>
          <w:rFonts w:ascii="Myriad Pro" w:hAnsi="Myriad Pro"/>
        </w:rPr>
        <w:t>for</w:t>
      </w:r>
      <w:r w:rsidR="00E95D9E" w:rsidRPr="00FD6F8D">
        <w:rPr>
          <w:rFonts w:ascii="Myriad Pro" w:hAnsi="Myriad Pro"/>
        </w:rPr>
        <w:t xml:space="preserve"> rådgivningstjenester med et uavhengig selskap. Leverandører av rådgivertjenester kan derfor ikke samtidig være en av </w:t>
      </w:r>
      <w:r w:rsidR="009E039A">
        <w:rPr>
          <w:rFonts w:ascii="Myriad Pro" w:hAnsi="Myriad Pro"/>
        </w:rPr>
        <w:t>sektorens</w:t>
      </w:r>
      <w:r w:rsidR="00E95D9E" w:rsidRPr="00FD6F8D">
        <w:rPr>
          <w:rFonts w:ascii="Myriad Pro" w:hAnsi="Myriad Pro"/>
        </w:rPr>
        <w:t xml:space="preserve"> leverandører av teknologi, funksjonalitet, utstyr eller andre tjenester.</w:t>
      </w:r>
    </w:p>
    <w:p w14:paraId="7F549F78" w14:textId="53DC761D" w:rsidR="00E45FE5" w:rsidRPr="00FD6F8D" w:rsidRDefault="005571D7" w:rsidP="00E45FE5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Målet med anskaffelsen er å </w:t>
      </w:r>
      <w:r w:rsidR="009E039A">
        <w:rPr>
          <w:rFonts w:ascii="Myriad Pro" w:hAnsi="Myriad Pro"/>
        </w:rPr>
        <w:t>etablere é</w:t>
      </w:r>
      <w:r w:rsidR="00C25021" w:rsidRPr="00FD6F8D">
        <w:rPr>
          <w:rFonts w:ascii="Myriad Pro" w:hAnsi="Myriad Pro"/>
        </w:rPr>
        <w:t xml:space="preserve">n rammeavtale som </w:t>
      </w:r>
      <w:r w:rsidRPr="00FD6F8D">
        <w:rPr>
          <w:rFonts w:ascii="Myriad Pro" w:hAnsi="Myriad Pro"/>
        </w:rPr>
        <w:t>dekke</w:t>
      </w:r>
      <w:r w:rsidR="00C25021" w:rsidRPr="00FD6F8D">
        <w:rPr>
          <w:rFonts w:ascii="Myriad Pro" w:hAnsi="Myriad Pro"/>
        </w:rPr>
        <w:t>r</w:t>
      </w:r>
      <w:r w:rsidRPr="00FD6F8D">
        <w:rPr>
          <w:rFonts w:ascii="Myriad Pro" w:hAnsi="Myriad Pro"/>
        </w:rPr>
        <w:t xml:space="preserve"> </w:t>
      </w:r>
      <w:r w:rsidR="00620925"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 sitt </w:t>
      </w:r>
      <w:r w:rsidR="00C25021" w:rsidRPr="00FD6F8D">
        <w:rPr>
          <w:rFonts w:ascii="Myriad Pro" w:hAnsi="Myriad Pro"/>
        </w:rPr>
        <w:t xml:space="preserve">totale </w:t>
      </w:r>
      <w:r w:rsidRPr="00FD6F8D">
        <w:rPr>
          <w:rFonts w:ascii="Myriad Pro" w:hAnsi="Myriad Pro"/>
        </w:rPr>
        <w:t>behov for</w:t>
      </w:r>
      <w:r w:rsidR="00C25021" w:rsidRPr="00FD6F8D">
        <w:rPr>
          <w:rFonts w:ascii="Myriad Pro" w:hAnsi="Myriad Pro"/>
        </w:rPr>
        <w:t xml:space="preserve"> </w:t>
      </w:r>
      <w:r w:rsidRPr="00FD6F8D">
        <w:rPr>
          <w:rFonts w:ascii="Myriad Pro" w:hAnsi="Myriad Pro"/>
        </w:rPr>
        <w:t xml:space="preserve">rådgivningstjenester knyttet til alle </w:t>
      </w:r>
      <w:r w:rsidR="009E039A">
        <w:rPr>
          <w:rFonts w:ascii="Myriad Pro" w:hAnsi="Myriad Pro"/>
        </w:rPr>
        <w:t>sikre IKT-</w:t>
      </w:r>
      <w:r w:rsidRPr="00FD6F8D">
        <w:rPr>
          <w:rFonts w:ascii="Myriad Pro" w:hAnsi="Myriad Pro"/>
        </w:rPr>
        <w:t>plattformer</w:t>
      </w:r>
      <w:r w:rsidR="00951882" w:rsidRPr="00FD6F8D">
        <w:rPr>
          <w:rFonts w:ascii="Myriad Pro" w:hAnsi="Myriad Pro"/>
        </w:rPr>
        <w:t>,</w:t>
      </w:r>
      <w:r w:rsidRPr="00FD6F8D">
        <w:rPr>
          <w:rFonts w:ascii="Myriad Pro" w:hAnsi="Myriad Pro"/>
        </w:rPr>
        <w:t xml:space="preserve"> på tvers av sikkerhetsgraderingsniv</w:t>
      </w:r>
      <w:r w:rsidR="003A0E04" w:rsidRPr="00FD6F8D">
        <w:rPr>
          <w:rFonts w:ascii="Myriad Pro" w:hAnsi="Myriad Pro"/>
        </w:rPr>
        <w:t>å</w:t>
      </w:r>
      <w:r w:rsidR="00C25021" w:rsidRPr="00FD6F8D">
        <w:rPr>
          <w:rFonts w:ascii="Myriad Pro" w:hAnsi="Myriad Pro"/>
        </w:rPr>
        <w:t>.</w:t>
      </w:r>
    </w:p>
    <w:p w14:paraId="7F549F79" w14:textId="53DB50F7" w:rsidR="00C25021" w:rsidRPr="00FD6F8D" w:rsidRDefault="00EE1854" w:rsidP="00E45FE5">
      <w:pPr>
        <w:pStyle w:val="Contractstyle"/>
        <w:rPr>
          <w:rFonts w:ascii="Myriad Pro" w:hAnsi="Myriad Pro"/>
        </w:rPr>
      </w:pPr>
      <w:bookmarkStart w:id="8" w:name="_Toc439473331"/>
      <w:r w:rsidRPr="00FD6F8D">
        <w:rPr>
          <w:rFonts w:ascii="Myriad Pro" w:hAnsi="Myriad Pro"/>
        </w:rPr>
        <w:t>Kontrakten inngås av</w:t>
      </w:r>
      <w:r w:rsidR="00AB19C9" w:rsidRPr="00FD6F8D">
        <w:rPr>
          <w:rFonts w:ascii="Myriad Pro" w:hAnsi="Myriad Pro"/>
        </w:rPr>
        <w:t xml:space="preserve"> </w:t>
      </w:r>
      <w:r w:rsidR="00620925">
        <w:rPr>
          <w:rFonts w:ascii="Myriad Pro" w:hAnsi="Myriad Pro"/>
        </w:rPr>
        <w:t>FMA</w:t>
      </w:r>
      <w:r w:rsidR="00951882" w:rsidRPr="00FD6F8D">
        <w:rPr>
          <w:rFonts w:ascii="Myriad Pro" w:hAnsi="Myriad Pro"/>
        </w:rPr>
        <w:t xml:space="preserve"> </w:t>
      </w:r>
      <w:r w:rsidRPr="00FD6F8D">
        <w:rPr>
          <w:rFonts w:ascii="Myriad Pro" w:hAnsi="Myriad Pro"/>
        </w:rPr>
        <w:t>IKT</w:t>
      </w:r>
      <w:r w:rsidR="00951882" w:rsidRPr="00FD6F8D">
        <w:rPr>
          <w:rFonts w:ascii="Myriad Pro" w:hAnsi="Myriad Pro"/>
        </w:rPr>
        <w:t>-kapasiteter</w:t>
      </w:r>
      <w:r w:rsidR="00E27CF2">
        <w:rPr>
          <w:rFonts w:ascii="Myriad Pro" w:hAnsi="Myriad Pro"/>
        </w:rPr>
        <w:t xml:space="preserve"> for å dekke eget behov</w:t>
      </w:r>
      <w:r w:rsidRPr="00FD6F8D">
        <w:rPr>
          <w:rFonts w:ascii="Myriad Pro" w:hAnsi="Myriad Pro"/>
        </w:rPr>
        <w:t>.</w:t>
      </w:r>
      <w:r w:rsidR="00C25021" w:rsidRPr="00FD6F8D">
        <w:rPr>
          <w:rFonts w:ascii="Myriad Pro" w:hAnsi="Myriad Pro"/>
        </w:rPr>
        <w:t xml:space="preserve"> </w:t>
      </w:r>
    </w:p>
    <w:p w14:paraId="7F549F7A" w14:textId="77777777" w:rsidR="00EC049A" w:rsidRPr="00C46C46" w:rsidRDefault="00EC049A" w:rsidP="00EC049A">
      <w:pPr>
        <w:pStyle w:val="Overskrift2"/>
        <w:rPr>
          <w:lang w:val="nb-NO"/>
        </w:rPr>
      </w:pPr>
      <w:bookmarkStart w:id="9" w:name="_Toc232487602"/>
      <w:bookmarkStart w:id="10" w:name="_Toc232487688"/>
      <w:bookmarkStart w:id="11" w:name="_Toc506202008"/>
      <w:bookmarkEnd w:id="8"/>
      <w:bookmarkEnd w:id="9"/>
      <w:bookmarkEnd w:id="10"/>
      <w:r w:rsidRPr="00C46C46">
        <w:rPr>
          <w:lang w:val="nb-NO"/>
        </w:rPr>
        <w:t>Anskaffelsens omfang</w:t>
      </w:r>
      <w:bookmarkEnd w:id="11"/>
    </w:p>
    <w:p w14:paraId="7F549F7B" w14:textId="0375FA66" w:rsidR="00EC049A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Anskaffelsen omfatter </w:t>
      </w:r>
      <w:r w:rsidR="00E95D9E" w:rsidRPr="00FD6F8D">
        <w:rPr>
          <w:rFonts w:ascii="Myriad Pro" w:hAnsi="Myriad Pro"/>
        </w:rPr>
        <w:t xml:space="preserve">all relevant rådgivning innenfor ledelse og styring for </w:t>
      </w:r>
      <w:r w:rsidRPr="00FD6F8D">
        <w:rPr>
          <w:rFonts w:ascii="Myriad Pro" w:hAnsi="Myriad Pro"/>
        </w:rPr>
        <w:t xml:space="preserve">funksjonsområdet </w:t>
      </w:r>
      <w:r w:rsidR="00E27CF2">
        <w:rPr>
          <w:rFonts w:ascii="Myriad Pro" w:hAnsi="Myriad Pro"/>
        </w:rPr>
        <w:t xml:space="preserve">sikre </w:t>
      </w:r>
      <w:r w:rsidR="00567E41">
        <w:rPr>
          <w:rFonts w:ascii="Myriad Pro" w:hAnsi="Myriad Pro"/>
        </w:rPr>
        <w:t>IKT</w:t>
      </w:r>
      <w:r w:rsidR="00E967A0">
        <w:rPr>
          <w:rFonts w:ascii="Myriad Pro" w:hAnsi="Myriad Pro"/>
        </w:rPr>
        <w:t>-</w:t>
      </w:r>
      <w:r w:rsidR="003A0E04" w:rsidRPr="00FD6F8D">
        <w:rPr>
          <w:rFonts w:ascii="Myriad Pro" w:hAnsi="Myriad Pro"/>
        </w:rPr>
        <w:t>plattform</w:t>
      </w:r>
      <w:r w:rsidR="00E27CF2">
        <w:rPr>
          <w:rFonts w:ascii="Myriad Pro" w:hAnsi="Myriad Pro"/>
        </w:rPr>
        <w:t>er</w:t>
      </w:r>
      <w:r w:rsidRPr="00FD6F8D">
        <w:rPr>
          <w:rFonts w:ascii="Myriad Pro" w:hAnsi="Myriad Pro"/>
        </w:rPr>
        <w:t xml:space="preserve">. </w:t>
      </w:r>
    </w:p>
    <w:p w14:paraId="74B48584" w14:textId="77777777" w:rsidR="00CB7E48" w:rsidRPr="00FD6F8D" w:rsidRDefault="00CB7E48" w:rsidP="00EC049A">
      <w:pPr>
        <w:pStyle w:val="Contractstyle"/>
        <w:rPr>
          <w:rFonts w:ascii="Myriad Pro" w:hAnsi="Myriad Pro"/>
        </w:rPr>
      </w:pPr>
    </w:p>
    <w:p w14:paraId="7F549F7C" w14:textId="4FD34774" w:rsidR="00EC049A" w:rsidRPr="00FD6F8D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>Anskaffelsen gjelder</w:t>
      </w:r>
      <w:r w:rsidR="00951882" w:rsidRPr="00FD6F8D">
        <w:rPr>
          <w:rFonts w:ascii="Myriad Pro" w:hAnsi="Myriad Pro"/>
        </w:rPr>
        <w:t xml:space="preserve"> en</w:t>
      </w:r>
      <w:r w:rsidRPr="00FD6F8D">
        <w:rPr>
          <w:rFonts w:ascii="Myriad Pro" w:hAnsi="Myriad Pro"/>
        </w:rPr>
        <w:t xml:space="preserve"> rammeavtale</w:t>
      </w:r>
      <w:r w:rsidR="00F62719" w:rsidRPr="00FD6F8D">
        <w:rPr>
          <w:rFonts w:ascii="Myriad Pro" w:hAnsi="Myriad Pro"/>
        </w:rPr>
        <w:t xml:space="preserve"> </w:t>
      </w:r>
      <w:r w:rsidRPr="00FD6F8D">
        <w:rPr>
          <w:rFonts w:ascii="Myriad Pro" w:hAnsi="Myriad Pro"/>
        </w:rPr>
        <w:t xml:space="preserve">med varighet på to -2- år, med opsjon på forlengelse </w:t>
      </w:r>
      <w:r w:rsidR="00317AC2">
        <w:rPr>
          <w:rFonts w:ascii="Myriad Pro" w:hAnsi="Myriad Pro"/>
        </w:rPr>
        <w:t xml:space="preserve">med </w:t>
      </w:r>
      <w:r w:rsidRPr="00FD6F8D">
        <w:rPr>
          <w:rFonts w:ascii="Myriad Pro" w:hAnsi="Myriad Pro"/>
        </w:rPr>
        <w:t>to -2- ganger</w:t>
      </w:r>
      <w:r w:rsidR="00E27CF2">
        <w:rPr>
          <w:rFonts w:ascii="Myriad Pro" w:hAnsi="Myriad Pro"/>
        </w:rPr>
        <w:t xml:space="preserve"> á</w:t>
      </w:r>
      <w:r w:rsidRPr="00FD6F8D">
        <w:rPr>
          <w:rFonts w:ascii="Myriad Pro" w:hAnsi="Myriad Pro"/>
        </w:rPr>
        <w:t xml:space="preserve"> et</w:t>
      </w:r>
      <w:r w:rsidR="00E27CF2">
        <w:rPr>
          <w:rFonts w:ascii="Myriad Pro" w:hAnsi="Myriad Pro"/>
        </w:rPr>
        <w:t>t</w:t>
      </w:r>
      <w:r w:rsidRPr="00FD6F8D">
        <w:rPr>
          <w:rFonts w:ascii="Myriad Pro" w:hAnsi="Myriad Pro"/>
        </w:rPr>
        <w:t xml:space="preserve"> -1- år.</w:t>
      </w:r>
    </w:p>
    <w:p w14:paraId="7F549F7D" w14:textId="77777777" w:rsidR="00FD6F8D" w:rsidRDefault="00FD6F8D" w:rsidP="00EC049A">
      <w:pPr>
        <w:ind w:left="720"/>
        <w:rPr>
          <w:rFonts w:ascii="Myriad Pro" w:hAnsi="Myriad Pro"/>
          <w:sz w:val="22"/>
          <w:lang w:val="nb-NO"/>
        </w:rPr>
      </w:pPr>
    </w:p>
    <w:p w14:paraId="7F549F7E" w14:textId="77777777" w:rsidR="00EC049A" w:rsidRDefault="00EC049A" w:rsidP="00EC049A">
      <w:pPr>
        <w:ind w:left="720"/>
        <w:rPr>
          <w:rFonts w:ascii="Myriad Pro" w:hAnsi="Myriad Pro"/>
          <w:sz w:val="22"/>
          <w:lang w:val="nb-NO"/>
        </w:rPr>
      </w:pPr>
      <w:r w:rsidRPr="00FD6F8D">
        <w:rPr>
          <w:rFonts w:ascii="Myriad Pro" w:hAnsi="Myriad Pro"/>
          <w:sz w:val="22"/>
          <w:lang w:val="nb-NO"/>
        </w:rPr>
        <w:t xml:space="preserve">Tilbydere må </w:t>
      </w:r>
      <w:r w:rsidR="00CD44D0" w:rsidRPr="00FD6F8D">
        <w:rPr>
          <w:rFonts w:ascii="Myriad Pro" w:hAnsi="Myriad Pro"/>
          <w:sz w:val="22"/>
          <w:lang w:val="nb-NO"/>
        </w:rPr>
        <w:t xml:space="preserve">blant annet </w:t>
      </w:r>
      <w:r w:rsidRPr="00FD6F8D">
        <w:rPr>
          <w:rFonts w:ascii="Myriad Pro" w:hAnsi="Myriad Pro"/>
          <w:sz w:val="22"/>
          <w:lang w:val="nb-NO"/>
        </w:rPr>
        <w:t>kunne levere tjenester for å løse følgende oppgaver:</w:t>
      </w:r>
    </w:p>
    <w:p w14:paraId="7F549F7F" w14:textId="77777777" w:rsidR="00567E41" w:rsidRPr="00FD6F8D" w:rsidRDefault="00567E41" w:rsidP="00EC049A">
      <w:pPr>
        <w:ind w:left="720"/>
        <w:rPr>
          <w:rFonts w:ascii="Myriad Pro" w:hAnsi="Myriad Pro"/>
          <w:sz w:val="22"/>
          <w:lang w:val="nb-NO"/>
        </w:rPr>
      </w:pPr>
    </w:p>
    <w:p w14:paraId="7F549F80" w14:textId="55F3D0DA" w:rsidR="00EC049A" w:rsidRPr="00FD6F8D" w:rsidRDefault="009E389F" w:rsidP="00EC049A">
      <w:pPr>
        <w:numPr>
          <w:ilvl w:val="0"/>
          <w:numId w:val="27"/>
        </w:numPr>
        <w:rPr>
          <w:rFonts w:ascii="Myriad Pro" w:hAnsi="Myriad Pro"/>
          <w:sz w:val="22"/>
          <w:lang w:val="nb-NO"/>
        </w:rPr>
      </w:pPr>
      <w:r w:rsidRPr="00FD6F8D">
        <w:rPr>
          <w:rFonts w:ascii="Myriad Pro" w:hAnsi="Myriad Pro"/>
          <w:sz w:val="22"/>
          <w:lang w:val="nb-NO"/>
        </w:rPr>
        <w:t>Rådgivning</w:t>
      </w:r>
      <w:r w:rsidR="00EC049A" w:rsidRPr="00FD6F8D">
        <w:rPr>
          <w:rFonts w:ascii="Myriad Pro" w:hAnsi="Myriad Pro"/>
          <w:sz w:val="22"/>
          <w:lang w:val="nb-NO"/>
        </w:rPr>
        <w:t xml:space="preserve"> i</w:t>
      </w:r>
      <w:r w:rsidR="00951882" w:rsidRPr="00FD6F8D">
        <w:rPr>
          <w:rFonts w:ascii="Myriad Pro" w:hAnsi="Myriad Pro"/>
          <w:sz w:val="22"/>
          <w:lang w:val="nb-NO"/>
        </w:rPr>
        <w:t xml:space="preserve"> </w:t>
      </w:r>
      <w:r w:rsidR="00EC049A" w:rsidRPr="00FD6F8D">
        <w:rPr>
          <w:rFonts w:ascii="Myriad Pro" w:hAnsi="Myriad Pro"/>
          <w:sz w:val="22"/>
          <w:lang w:val="nb-NO"/>
        </w:rPr>
        <w:t>f</w:t>
      </w:r>
      <w:r w:rsidR="00951882" w:rsidRPr="00FD6F8D">
        <w:rPr>
          <w:rFonts w:ascii="Myriad Pro" w:hAnsi="Myriad Pro"/>
          <w:sz w:val="22"/>
          <w:lang w:val="nb-NO"/>
        </w:rPr>
        <w:t>orbindelse med</w:t>
      </w:r>
      <w:r w:rsidR="00EC049A" w:rsidRPr="00FD6F8D">
        <w:rPr>
          <w:rFonts w:ascii="Myriad Pro" w:hAnsi="Myriad Pro"/>
          <w:sz w:val="22"/>
          <w:lang w:val="nb-NO"/>
        </w:rPr>
        <w:t xml:space="preserve"> </w:t>
      </w:r>
      <w:r w:rsidR="00E27CF2">
        <w:rPr>
          <w:rFonts w:ascii="Myriad Pro" w:hAnsi="Myriad Pro"/>
          <w:sz w:val="22"/>
          <w:lang w:val="nb-NO"/>
        </w:rPr>
        <w:t xml:space="preserve">eksempelvis </w:t>
      </w:r>
      <w:r w:rsidR="00EC049A" w:rsidRPr="00FD6F8D">
        <w:rPr>
          <w:rFonts w:ascii="Myriad Pro" w:hAnsi="Myriad Pro"/>
          <w:sz w:val="22"/>
          <w:lang w:val="nb-NO"/>
        </w:rPr>
        <w:t>utredninger</w:t>
      </w:r>
      <w:r w:rsidR="00E27CF2">
        <w:rPr>
          <w:rFonts w:ascii="Myriad Pro" w:hAnsi="Myriad Pro"/>
          <w:sz w:val="22"/>
          <w:lang w:val="nb-NO"/>
        </w:rPr>
        <w:t xml:space="preserve">, </w:t>
      </w:r>
      <w:r w:rsidR="00EC049A" w:rsidRPr="00FD6F8D">
        <w:rPr>
          <w:rFonts w:ascii="Myriad Pro" w:hAnsi="Myriad Pro"/>
          <w:sz w:val="22"/>
          <w:lang w:val="nb-NO"/>
        </w:rPr>
        <w:t>valg av arkitekturer og teknologier</w:t>
      </w:r>
      <w:r w:rsidR="00E27CF2">
        <w:rPr>
          <w:rFonts w:ascii="Myriad Pro" w:hAnsi="Myriad Pro"/>
          <w:sz w:val="22"/>
          <w:lang w:val="nb-NO"/>
        </w:rPr>
        <w:t xml:space="preserve"> i forvaltning og prosjekt</w:t>
      </w:r>
    </w:p>
    <w:p w14:paraId="7F549F82" w14:textId="642BEAFB" w:rsidR="00EC049A" w:rsidRPr="00FD6F8D" w:rsidRDefault="00EC049A" w:rsidP="00EC049A">
      <w:pPr>
        <w:numPr>
          <w:ilvl w:val="0"/>
          <w:numId w:val="27"/>
        </w:numPr>
        <w:rPr>
          <w:rFonts w:ascii="Myriad Pro" w:hAnsi="Myriad Pro"/>
          <w:sz w:val="22"/>
          <w:lang w:val="nb-NO"/>
        </w:rPr>
      </w:pPr>
      <w:r w:rsidRPr="00FD6F8D">
        <w:rPr>
          <w:rFonts w:ascii="Myriad Pro" w:hAnsi="Myriad Pro"/>
          <w:sz w:val="22"/>
          <w:lang w:val="nb-NO"/>
        </w:rPr>
        <w:t>Støtte i</w:t>
      </w:r>
      <w:r w:rsidR="00951882" w:rsidRPr="00FD6F8D">
        <w:rPr>
          <w:rFonts w:ascii="Myriad Pro" w:hAnsi="Myriad Pro"/>
          <w:sz w:val="22"/>
          <w:lang w:val="nb-NO"/>
        </w:rPr>
        <w:t xml:space="preserve"> </w:t>
      </w:r>
      <w:r w:rsidRPr="00FD6F8D">
        <w:rPr>
          <w:rFonts w:ascii="Myriad Pro" w:hAnsi="Myriad Pro"/>
          <w:sz w:val="22"/>
          <w:lang w:val="nb-NO"/>
        </w:rPr>
        <w:t>f</w:t>
      </w:r>
      <w:r w:rsidR="00951882" w:rsidRPr="00FD6F8D">
        <w:rPr>
          <w:rFonts w:ascii="Myriad Pro" w:hAnsi="Myriad Pro"/>
          <w:sz w:val="22"/>
          <w:lang w:val="nb-NO"/>
        </w:rPr>
        <w:t xml:space="preserve">orbindelse </w:t>
      </w:r>
      <w:r w:rsidRPr="00FD6F8D">
        <w:rPr>
          <w:rFonts w:ascii="Myriad Pro" w:hAnsi="Myriad Pro"/>
          <w:sz w:val="22"/>
          <w:lang w:val="nb-NO"/>
        </w:rPr>
        <w:t>m</w:t>
      </w:r>
      <w:r w:rsidR="00951882" w:rsidRPr="00FD6F8D">
        <w:rPr>
          <w:rFonts w:ascii="Myriad Pro" w:hAnsi="Myriad Pro"/>
          <w:sz w:val="22"/>
          <w:lang w:val="nb-NO"/>
        </w:rPr>
        <w:t>ed</w:t>
      </w:r>
      <w:r w:rsidRPr="00FD6F8D">
        <w:rPr>
          <w:rFonts w:ascii="Myriad Pro" w:hAnsi="Myriad Pro"/>
          <w:sz w:val="22"/>
          <w:lang w:val="nb-NO"/>
        </w:rPr>
        <w:t xml:space="preserve"> etablering av </w:t>
      </w:r>
      <w:r w:rsidR="00E27CF2">
        <w:rPr>
          <w:rFonts w:ascii="Myriad Pro" w:hAnsi="Myriad Pro"/>
          <w:sz w:val="22"/>
          <w:lang w:val="nb-NO"/>
        </w:rPr>
        <w:t xml:space="preserve">systemrelatert </w:t>
      </w:r>
      <w:r w:rsidRPr="00FD6F8D">
        <w:rPr>
          <w:rFonts w:ascii="Myriad Pro" w:hAnsi="Myriad Pro"/>
          <w:sz w:val="22"/>
          <w:lang w:val="nb-NO"/>
        </w:rPr>
        <w:t>dokumentasjon</w:t>
      </w:r>
    </w:p>
    <w:p w14:paraId="7F549F83" w14:textId="77777777" w:rsidR="00CD44D0" w:rsidRPr="00FD6F8D" w:rsidRDefault="00CD44D0" w:rsidP="00CD44D0">
      <w:pPr>
        <w:numPr>
          <w:ilvl w:val="0"/>
          <w:numId w:val="27"/>
        </w:numPr>
        <w:rPr>
          <w:rFonts w:ascii="Myriad Pro" w:hAnsi="Myriad Pro"/>
          <w:sz w:val="22"/>
          <w:lang w:val="nb-NO"/>
        </w:rPr>
      </w:pPr>
      <w:r w:rsidRPr="00FD6F8D">
        <w:rPr>
          <w:rFonts w:ascii="Myriad Pro" w:hAnsi="Myriad Pro"/>
          <w:sz w:val="22"/>
          <w:lang w:val="nb-NO"/>
        </w:rPr>
        <w:t>Bidra med kjennskap til IKT-markedet i</w:t>
      </w:r>
      <w:r w:rsidR="00951882" w:rsidRPr="00FD6F8D">
        <w:rPr>
          <w:rFonts w:ascii="Myriad Pro" w:hAnsi="Myriad Pro"/>
          <w:sz w:val="22"/>
          <w:lang w:val="nb-NO"/>
        </w:rPr>
        <w:t xml:space="preserve"> </w:t>
      </w:r>
      <w:r w:rsidRPr="00FD6F8D">
        <w:rPr>
          <w:rFonts w:ascii="Myriad Pro" w:hAnsi="Myriad Pro"/>
          <w:sz w:val="22"/>
          <w:lang w:val="nb-NO"/>
        </w:rPr>
        <w:t>f</w:t>
      </w:r>
      <w:r w:rsidR="00951882" w:rsidRPr="00FD6F8D">
        <w:rPr>
          <w:rFonts w:ascii="Myriad Pro" w:hAnsi="Myriad Pro"/>
          <w:sz w:val="22"/>
          <w:lang w:val="nb-NO"/>
        </w:rPr>
        <w:t>orbindelse med</w:t>
      </w:r>
      <w:r w:rsidR="00E967A0">
        <w:rPr>
          <w:rFonts w:ascii="Myriad Pro" w:hAnsi="Myriad Pro"/>
          <w:sz w:val="22"/>
          <w:lang w:val="nb-NO"/>
        </w:rPr>
        <w:t xml:space="preserve"> anskaffelser</w:t>
      </w:r>
    </w:p>
    <w:p w14:paraId="7F549F84" w14:textId="77777777" w:rsidR="00EC049A" w:rsidRPr="00FD6F8D" w:rsidRDefault="00EC049A" w:rsidP="00EC049A">
      <w:pPr>
        <w:ind w:left="720"/>
        <w:rPr>
          <w:rFonts w:ascii="Myriad Pro" w:hAnsi="Myriad Pro" w:cs="Arial"/>
          <w:sz w:val="24"/>
          <w:szCs w:val="24"/>
          <w:lang w:val="nb-NO"/>
        </w:rPr>
      </w:pPr>
    </w:p>
    <w:p w14:paraId="7F549F85" w14:textId="57D0C0EC" w:rsidR="00EC049A" w:rsidRPr="00FD6F8D" w:rsidRDefault="00EC049A" w:rsidP="00EC049A">
      <w:pPr>
        <w:pStyle w:val="Contractstyle"/>
        <w:ind w:left="0"/>
        <w:rPr>
          <w:rFonts w:ascii="Myriad Pro" w:hAnsi="Myriad Pro"/>
        </w:rPr>
      </w:pPr>
      <w:r w:rsidRPr="00FD6F8D">
        <w:rPr>
          <w:rFonts w:ascii="Myriad Pro" w:hAnsi="Myriad Pro"/>
        </w:rPr>
        <w:tab/>
      </w:r>
      <w:r w:rsidR="00F62719" w:rsidRPr="00FD6F8D">
        <w:rPr>
          <w:rFonts w:ascii="Myriad Pro" w:hAnsi="Myriad Pro"/>
        </w:rPr>
        <w:t xml:space="preserve">Avrop </w:t>
      </w:r>
      <w:r w:rsidR="00E27CF2">
        <w:rPr>
          <w:rFonts w:ascii="Myriad Pro" w:hAnsi="Myriad Pro"/>
        </w:rPr>
        <w:t>over denne</w:t>
      </w:r>
      <w:r w:rsidR="00F62719" w:rsidRPr="00FD6F8D">
        <w:rPr>
          <w:rFonts w:ascii="Myriad Pro" w:hAnsi="Myriad Pro"/>
        </w:rPr>
        <w:t xml:space="preserve"> rammeavtalen </w:t>
      </w:r>
      <w:r w:rsidRPr="00FD6F8D">
        <w:rPr>
          <w:rFonts w:ascii="Myriad Pro" w:hAnsi="Myriad Pro"/>
        </w:rPr>
        <w:t>vil variere på grunnlag av det til enhver tid gjeldende behov.</w:t>
      </w:r>
    </w:p>
    <w:p w14:paraId="7F549F86" w14:textId="08A61905" w:rsidR="00EC049A" w:rsidRDefault="00EC049A" w:rsidP="00EC049A">
      <w:pPr>
        <w:pStyle w:val="Overskrift1"/>
      </w:pPr>
      <w:bookmarkStart w:id="12" w:name="_Toc232487604"/>
      <w:bookmarkStart w:id="13" w:name="_Toc232487690"/>
      <w:bookmarkStart w:id="14" w:name="_Toc232487605"/>
      <w:bookmarkStart w:id="15" w:name="_Toc232487691"/>
      <w:bookmarkStart w:id="16" w:name="_Toc506202009"/>
      <w:bookmarkEnd w:id="4"/>
      <w:bookmarkEnd w:id="5"/>
      <w:bookmarkEnd w:id="6"/>
      <w:bookmarkEnd w:id="7"/>
      <w:bookmarkEnd w:id="12"/>
      <w:bookmarkEnd w:id="13"/>
      <w:bookmarkEnd w:id="14"/>
      <w:bookmarkEnd w:id="15"/>
      <w:r>
        <w:t>Anskaffelsesprosedyre</w:t>
      </w:r>
      <w:bookmarkEnd w:id="16"/>
      <w:r w:rsidR="000679A6">
        <w:t xml:space="preserve"> </w:t>
      </w:r>
    </w:p>
    <w:p w14:paraId="7F549F87" w14:textId="77777777" w:rsidR="00EC049A" w:rsidRPr="00E804BD" w:rsidRDefault="00EC049A" w:rsidP="00EC049A">
      <w:pPr>
        <w:pStyle w:val="Contractstyle"/>
        <w:rPr>
          <w:rFonts w:ascii="Myriad Pro" w:hAnsi="Myriad Pro"/>
        </w:rPr>
      </w:pPr>
      <w:bookmarkStart w:id="17" w:name="_Hlt495299845"/>
      <w:bookmarkEnd w:id="17"/>
      <w:r w:rsidRPr="00E804BD">
        <w:rPr>
          <w:rFonts w:ascii="Myriad Pro" w:hAnsi="Myriad Pro"/>
        </w:rPr>
        <w:t>Anskaffelsen er av et omfang som antas å overstige EØS-terskelverdi.</w:t>
      </w:r>
    </w:p>
    <w:p w14:paraId="7E2901BD" w14:textId="5CED7E32" w:rsidR="00600CAA" w:rsidRDefault="00EC049A" w:rsidP="00EC049A">
      <w:pPr>
        <w:pStyle w:val="Contractstyle"/>
        <w:rPr>
          <w:rFonts w:ascii="Myriad Pro" w:hAnsi="Myriad Pro"/>
        </w:rPr>
      </w:pPr>
      <w:r w:rsidRPr="00C32668">
        <w:rPr>
          <w:rFonts w:ascii="Myriad Pro" w:hAnsi="Myriad Pro"/>
        </w:rPr>
        <w:t xml:space="preserve">Lov av </w:t>
      </w:r>
      <w:r w:rsidR="00317AC2">
        <w:rPr>
          <w:rFonts w:ascii="Myriad Pro" w:hAnsi="Myriad Pro"/>
        </w:rPr>
        <w:t>17. juni</w:t>
      </w:r>
      <w:r w:rsidRPr="00C32668">
        <w:rPr>
          <w:rFonts w:ascii="Myriad Pro" w:hAnsi="Myriad Pro"/>
        </w:rPr>
        <w:t xml:space="preserve"> </w:t>
      </w:r>
      <w:r w:rsidR="00317AC2">
        <w:rPr>
          <w:rFonts w:ascii="Myriad Pro" w:hAnsi="Myriad Pro"/>
        </w:rPr>
        <w:t>2016 nr. 73</w:t>
      </w:r>
      <w:r w:rsidRPr="00C32668">
        <w:rPr>
          <w:rFonts w:ascii="Myriad Pro" w:hAnsi="Myriad Pro"/>
        </w:rPr>
        <w:t xml:space="preserve"> om offentlige anskaffelser og forskrift av </w:t>
      </w:r>
      <w:r w:rsidR="00E804BD" w:rsidRPr="00C32668">
        <w:rPr>
          <w:rFonts w:ascii="Myriad Pro" w:hAnsi="Myriad Pro"/>
        </w:rPr>
        <w:t>12. august</w:t>
      </w:r>
      <w:r w:rsidRPr="00C32668">
        <w:rPr>
          <w:rFonts w:ascii="Myriad Pro" w:hAnsi="Myriad Pro"/>
        </w:rPr>
        <w:t xml:space="preserve"> 20</w:t>
      </w:r>
      <w:r w:rsidR="00E804BD" w:rsidRPr="00C32668">
        <w:rPr>
          <w:rFonts w:ascii="Myriad Pro" w:hAnsi="Myriad Pro"/>
        </w:rPr>
        <w:t>16</w:t>
      </w:r>
      <w:r w:rsidRPr="00C32668">
        <w:rPr>
          <w:rFonts w:ascii="Myriad Pro" w:hAnsi="Myriad Pro"/>
        </w:rPr>
        <w:t xml:space="preserve"> nr. </w:t>
      </w:r>
      <w:r w:rsidR="00E804BD" w:rsidRPr="00C32668">
        <w:rPr>
          <w:rFonts w:ascii="Myriad Pro" w:hAnsi="Myriad Pro"/>
        </w:rPr>
        <w:t>974</w:t>
      </w:r>
      <w:r w:rsidRPr="00C32668">
        <w:rPr>
          <w:rFonts w:ascii="Myriad Pro" w:hAnsi="Myriad Pro"/>
        </w:rPr>
        <w:t xml:space="preserve"> om offentlige anskaffelser</w:t>
      </w:r>
      <w:r w:rsidR="00E804BD" w:rsidRPr="00C32668">
        <w:rPr>
          <w:rFonts w:ascii="Myriad Pro" w:hAnsi="Myriad Pro"/>
        </w:rPr>
        <w:t>,</w:t>
      </w:r>
      <w:r w:rsidRPr="00C32668">
        <w:rPr>
          <w:rFonts w:ascii="Myriad Pro" w:hAnsi="Myriad Pro"/>
        </w:rPr>
        <w:t xml:space="preserve"> kommer til anvendelse. </w:t>
      </w:r>
    </w:p>
    <w:p w14:paraId="7F549F88" w14:textId="0634BBA1" w:rsidR="00EC049A" w:rsidRPr="00C32668" w:rsidRDefault="00EC049A" w:rsidP="00EC049A">
      <w:pPr>
        <w:pStyle w:val="Contractstyle"/>
        <w:rPr>
          <w:rFonts w:ascii="Myriad Pro" w:hAnsi="Myriad Pro"/>
        </w:rPr>
      </w:pPr>
      <w:r w:rsidRPr="00C32668">
        <w:rPr>
          <w:rFonts w:ascii="Myriad Pro" w:hAnsi="Myriad Pro"/>
        </w:rPr>
        <w:t xml:space="preserve">Nevnte regelverk finnes på </w:t>
      </w:r>
      <w:hyperlink r:id="rId12" w:history="1">
        <w:r w:rsidRPr="00C32668">
          <w:rPr>
            <w:rStyle w:val="Hyperkobling"/>
            <w:rFonts w:ascii="Myriad Pro" w:hAnsi="Myriad Pro"/>
            <w:u w:val="none"/>
          </w:rPr>
          <w:t>www.lovdata.no</w:t>
        </w:r>
      </w:hyperlink>
      <w:r w:rsidRPr="00C32668">
        <w:rPr>
          <w:rFonts w:ascii="Myriad Pro" w:hAnsi="Myriad Pro"/>
        </w:rPr>
        <w:t>.</w:t>
      </w:r>
    </w:p>
    <w:p w14:paraId="7F549F89" w14:textId="69BDBD19" w:rsidR="00EC049A" w:rsidRPr="00FD6F8D" w:rsidRDefault="00EC049A" w:rsidP="00EC049A">
      <w:pPr>
        <w:pStyle w:val="Contractstyle"/>
        <w:rPr>
          <w:rFonts w:ascii="Myriad Pro" w:hAnsi="Myriad Pro"/>
        </w:rPr>
      </w:pPr>
      <w:r w:rsidRPr="00C32668">
        <w:rPr>
          <w:rFonts w:ascii="Myriad Pro" w:hAnsi="Myriad Pro"/>
        </w:rPr>
        <w:t>Anskaffelsen gjennomføres som en begrenset anbudskonkurranse i henhold til Lov om offentlige anskaffelser (LOA) og forskrift om offentlige anskaffelser (FOA) § 1</w:t>
      </w:r>
      <w:r w:rsidR="00E804BD" w:rsidRPr="00C32668">
        <w:rPr>
          <w:rFonts w:ascii="Myriad Pro" w:hAnsi="Myriad Pro"/>
        </w:rPr>
        <w:t>3</w:t>
      </w:r>
      <w:r w:rsidRPr="00C32668">
        <w:rPr>
          <w:rFonts w:ascii="Myriad Pro" w:hAnsi="Myriad Pro"/>
        </w:rPr>
        <w:t>-</w:t>
      </w:r>
      <w:r w:rsidR="00E804BD" w:rsidRPr="00C32668">
        <w:rPr>
          <w:rFonts w:ascii="Myriad Pro" w:hAnsi="Myriad Pro"/>
        </w:rPr>
        <w:t>1 (1) og 16-12 (1)</w:t>
      </w:r>
      <w:r w:rsidRPr="00C32668">
        <w:rPr>
          <w:rFonts w:ascii="Myriad Pro" w:hAnsi="Myriad Pro"/>
        </w:rPr>
        <w:t>.</w:t>
      </w:r>
      <w:r w:rsidRPr="00FD6F8D">
        <w:rPr>
          <w:rFonts w:ascii="Myriad Pro" w:hAnsi="Myriad Pro"/>
        </w:rPr>
        <w:t xml:space="preserve"> </w:t>
      </w:r>
    </w:p>
    <w:p w14:paraId="7F549F8A" w14:textId="1D08A498" w:rsidR="00EC049A" w:rsidRDefault="00EC049A" w:rsidP="00EC049A">
      <w:pPr>
        <w:pStyle w:val="Overskrift1"/>
      </w:pPr>
      <w:bookmarkStart w:id="18" w:name="_Toc506202010"/>
      <w:r>
        <w:lastRenderedPageBreak/>
        <w:t>Prekvalifisering</w:t>
      </w:r>
      <w:bookmarkEnd w:id="18"/>
      <w:r w:rsidR="000679A6">
        <w:t xml:space="preserve"> </w:t>
      </w:r>
    </w:p>
    <w:p w14:paraId="2F0C4E83" w14:textId="1F018A8C" w:rsidR="00E804BD" w:rsidRDefault="00620925" w:rsidP="00EC049A">
      <w:pPr>
        <w:pStyle w:val="Contractstyle"/>
        <w:rPr>
          <w:rFonts w:ascii="Myriad Pro" w:hAnsi="Myriad Pro"/>
        </w:rPr>
      </w:pPr>
      <w:r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</w:t>
      </w:r>
      <w:r w:rsidR="00EC049A" w:rsidRPr="00FD6F8D">
        <w:rPr>
          <w:rFonts w:ascii="Myriad Pro" w:hAnsi="Myriad Pro"/>
        </w:rPr>
        <w:t xml:space="preserve"> vil prekvalifisere leverandørene i samsvar med kvalifikasjonskrav</w:t>
      </w:r>
      <w:r w:rsidR="00B6656F">
        <w:rPr>
          <w:rFonts w:ascii="Myriad Pro" w:hAnsi="Myriad Pro"/>
        </w:rPr>
        <w:t>ene</w:t>
      </w:r>
      <w:r w:rsidR="00EC049A" w:rsidRPr="00FD6F8D">
        <w:rPr>
          <w:rFonts w:ascii="Myriad Pro" w:hAnsi="Myriad Pro"/>
        </w:rPr>
        <w:t xml:space="preserve"> som</w:t>
      </w:r>
      <w:r w:rsidR="00951882" w:rsidRPr="00FD6F8D">
        <w:rPr>
          <w:rFonts w:ascii="Myriad Pro" w:hAnsi="Myriad Pro"/>
        </w:rPr>
        <w:t xml:space="preserve"> </w:t>
      </w:r>
      <w:r w:rsidR="00F74DC7" w:rsidRPr="00FD6F8D">
        <w:rPr>
          <w:rFonts w:ascii="Myriad Pro" w:hAnsi="Myriad Pro"/>
        </w:rPr>
        <w:t>fremgår av</w:t>
      </w:r>
      <w:r w:rsidR="00EC049A" w:rsidRPr="00FD6F8D">
        <w:rPr>
          <w:rFonts w:ascii="Myriad Pro" w:hAnsi="Myriad Pro"/>
        </w:rPr>
        <w:t xml:space="preserve"> </w:t>
      </w:r>
      <w:r w:rsidR="00317AC2">
        <w:rPr>
          <w:rFonts w:ascii="Myriad Pro" w:hAnsi="Myriad Pro"/>
        </w:rPr>
        <w:t>V</w:t>
      </w:r>
      <w:r w:rsidR="00EC049A" w:rsidRPr="00FD6F8D">
        <w:rPr>
          <w:rFonts w:ascii="Myriad Pro" w:hAnsi="Myriad Pro"/>
        </w:rPr>
        <w:t xml:space="preserve">edlegg A. </w:t>
      </w:r>
    </w:p>
    <w:p w14:paraId="7F549F8B" w14:textId="236E92CA" w:rsidR="00EC049A" w:rsidRPr="00FD6F8D" w:rsidRDefault="00620925" w:rsidP="00EC049A">
      <w:pPr>
        <w:pStyle w:val="Contractstyle"/>
        <w:rPr>
          <w:rFonts w:ascii="Myriad Pro" w:hAnsi="Myriad Pro"/>
        </w:rPr>
      </w:pPr>
      <w:r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</w:t>
      </w:r>
      <w:r w:rsidR="00EC049A" w:rsidRPr="00FD6F8D">
        <w:rPr>
          <w:rFonts w:ascii="Myriad Pro" w:hAnsi="Myriad Pro"/>
        </w:rPr>
        <w:t xml:space="preserve"> vil </w:t>
      </w:r>
      <w:r w:rsidR="00EC049A" w:rsidRPr="000679A6">
        <w:rPr>
          <w:rFonts w:ascii="Myriad Pro" w:hAnsi="Myriad Pro"/>
          <w:b/>
        </w:rPr>
        <w:t>invitere 5</w:t>
      </w:r>
      <w:r w:rsidR="00B73443" w:rsidRPr="000679A6">
        <w:rPr>
          <w:rFonts w:ascii="Myriad Pro" w:hAnsi="Myriad Pro"/>
          <w:b/>
        </w:rPr>
        <w:t xml:space="preserve"> kvalifiserte</w:t>
      </w:r>
      <w:r w:rsidR="00B73443">
        <w:rPr>
          <w:rFonts w:ascii="Myriad Pro" w:hAnsi="Myriad Pro"/>
          <w:b/>
        </w:rPr>
        <w:t xml:space="preserve"> leverandører</w:t>
      </w:r>
      <w:r w:rsidR="00951882" w:rsidRPr="00FD6F8D">
        <w:rPr>
          <w:rFonts w:ascii="Myriad Pro" w:hAnsi="Myriad Pro"/>
          <w:b/>
        </w:rPr>
        <w:t>,</w:t>
      </w:r>
      <w:r w:rsidR="00EC049A" w:rsidRPr="00FD6F8D">
        <w:rPr>
          <w:rFonts w:ascii="Myriad Pro" w:hAnsi="Myriad Pro"/>
        </w:rPr>
        <w:t xml:space="preserve"> til å delta i den videre konkurransen, jf</w:t>
      </w:r>
      <w:r w:rsidR="00951882" w:rsidRPr="00FD6F8D">
        <w:rPr>
          <w:rFonts w:ascii="Myriad Pro" w:hAnsi="Myriad Pro"/>
        </w:rPr>
        <w:t>.</w:t>
      </w:r>
      <w:r w:rsidR="00EC049A" w:rsidRPr="00FD6F8D">
        <w:rPr>
          <w:rFonts w:ascii="Myriad Pro" w:hAnsi="Myriad Pro"/>
        </w:rPr>
        <w:t xml:space="preserve"> FOA § </w:t>
      </w:r>
      <w:r w:rsidR="000679A6" w:rsidRPr="000679A6">
        <w:rPr>
          <w:rFonts w:ascii="Myriad Pro" w:hAnsi="Myriad Pro"/>
        </w:rPr>
        <w:t xml:space="preserve">16-12 </w:t>
      </w:r>
      <w:r w:rsidR="00EC049A" w:rsidRPr="000679A6">
        <w:rPr>
          <w:rFonts w:ascii="Myriad Pro" w:hAnsi="Myriad Pro"/>
        </w:rPr>
        <w:t>(3).</w:t>
      </w:r>
      <w:r w:rsidR="00AD6983" w:rsidRPr="000679A6">
        <w:rPr>
          <w:rFonts w:ascii="Myriad Pro" w:hAnsi="Myriad Pro"/>
        </w:rPr>
        <w:t xml:space="preserve"> Utvelgelsen</w:t>
      </w:r>
      <w:r w:rsidR="00AD6983" w:rsidRPr="00FD6F8D">
        <w:rPr>
          <w:rFonts w:ascii="Myriad Pro" w:hAnsi="Myriad Pro"/>
        </w:rPr>
        <w:t xml:space="preserve"> av hvilke </w:t>
      </w:r>
      <w:r w:rsidR="00F74DC7" w:rsidRPr="00FD6F8D">
        <w:rPr>
          <w:rFonts w:ascii="Myriad Pro" w:hAnsi="Myriad Pro"/>
        </w:rPr>
        <w:t xml:space="preserve">av de </w:t>
      </w:r>
      <w:r w:rsidR="00AD6983" w:rsidRPr="000679A6">
        <w:rPr>
          <w:rFonts w:ascii="Myriad Pro" w:hAnsi="Myriad Pro"/>
        </w:rPr>
        <w:t>kvalifiserte leverandøre</w:t>
      </w:r>
      <w:r w:rsidR="00F74DC7" w:rsidRPr="000679A6">
        <w:rPr>
          <w:rFonts w:ascii="Myriad Pro" w:hAnsi="Myriad Pro"/>
        </w:rPr>
        <w:t>ne</w:t>
      </w:r>
      <w:r w:rsidR="00AD6983" w:rsidRPr="000679A6">
        <w:rPr>
          <w:rFonts w:ascii="Myriad Pro" w:hAnsi="Myriad Pro"/>
        </w:rPr>
        <w:t xml:space="preserve"> som inviteres til å delta, skjer på bakgrunn av utvelgelseskriterier angitt i </w:t>
      </w:r>
      <w:r w:rsidRPr="000679A6">
        <w:rPr>
          <w:rFonts w:ascii="Myriad Pro" w:hAnsi="Myriad Pro"/>
        </w:rPr>
        <w:t>V</w:t>
      </w:r>
      <w:r w:rsidR="00AD6983" w:rsidRPr="000679A6">
        <w:rPr>
          <w:rFonts w:ascii="Myriad Pro" w:hAnsi="Myriad Pro"/>
        </w:rPr>
        <w:t>edlegg A.</w:t>
      </w:r>
    </w:p>
    <w:p w14:paraId="7F549F8C" w14:textId="77777777" w:rsidR="00EC049A" w:rsidRPr="005C6BF4" w:rsidRDefault="00EC049A" w:rsidP="00EC049A">
      <w:pPr>
        <w:pStyle w:val="Overskrift1"/>
      </w:pPr>
      <w:bookmarkStart w:id="19" w:name="_Toc506202011"/>
      <w:r w:rsidRPr="005C6BF4">
        <w:t>Kvalifikasjonsgrunnlagets struktur</w:t>
      </w:r>
      <w:bookmarkEnd w:id="19"/>
    </w:p>
    <w:p w14:paraId="7F549F8D" w14:textId="77777777" w:rsidR="007F7518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>Kvalifikasjonsgrunnlaget inneholder</w:t>
      </w:r>
      <w:r w:rsidR="007F7518">
        <w:rPr>
          <w:rFonts w:ascii="Myriad Pro" w:hAnsi="Myriad Pro"/>
        </w:rPr>
        <w:t xml:space="preserve"> følgende deler:</w:t>
      </w:r>
    </w:p>
    <w:p w14:paraId="7F549F8E" w14:textId="77777777" w:rsidR="007F7518" w:rsidRDefault="007F7518" w:rsidP="007F7518">
      <w:pPr>
        <w:pStyle w:val="Contractstyle"/>
        <w:numPr>
          <w:ilvl w:val="0"/>
          <w:numId w:val="30"/>
        </w:numPr>
        <w:rPr>
          <w:rFonts w:ascii="Myriad Pro" w:hAnsi="Myriad Pro"/>
        </w:rPr>
      </w:pPr>
      <w:r>
        <w:rPr>
          <w:rFonts w:ascii="Myriad Pro" w:hAnsi="Myriad Pro"/>
        </w:rPr>
        <w:t>Kvalifikasjonsgrunnlag (a</w:t>
      </w:r>
      <w:r w:rsidR="00EC049A" w:rsidRPr="00FD6F8D">
        <w:rPr>
          <w:rFonts w:ascii="Myriad Pro" w:hAnsi="Myriad Pro"/>
        </w:rPr>
        <w:t>dministrative regler</w:t>
      </w:r>
      <w:r>
        <w:rPr>
          <w:rFonts w:ascii="Myriad Pro" w:hAnsi="Myriad Pro"/>
        </w:rPr>
        <w:t>), d</w:t>
      </w:r>
      <w:r w:rsidR="00EC049A" w:rsidRPr="00FD6F8D">
        <w:rPr>
          <w:rFonts w:ascii="Myriad Pro" w:hAnsi="Myriad Pro"/>
        </w:rPr>
        <w:t>ette dokument med utdypende og supplerende kvalifikasjonskrav</w:t>
      </w:r>
    </w:p>
    <w:p w14:paraId="7F549F8F" w14:textId="77777777" w:rsidR="007F7518" w:rsidRDefault="007F7518" w:rsidP="007F7518">
      <w:pPr>
        <w:pStyle w:val="Contractstyle"/>
        <w:numPr>
          <w:ilvl w:val="0"/>
          <w:numId w:val="30"/>
        </w:numPr>
        <w:rPr>
          <w:rFonts w:ascii="Myriad Pro" w:hAnsi="Myriad Pro"/>
        </w:rPr>
      </w:pPr>
      <w:r>
        <w:rPr>
          <w:rFonts w:ascii="Myriad Pro" w:hAnsi="Myriad Pro"/>
        </w:rPr>
        <w:t xml:space="preserve">Vedlegg </w:t>
      </w:r>
      <w:r w:rsidR="00EC049A" w:rsidRPr="00FD6F8D">
        <w:rPr>
          <w:rFonts w:ascii="Myriad Pro" w:hAnsi="Myriad Pro"/>
        </w:rPr>
        <w:t>A</w:t>
      </w:r>
      <w:r>
        <w:rPr>
          <w:rFonts w:ascii="Myriad Pro" w:hAnsi="Myriad Pro"/>
        </w:rPr>
        <w:t xml:space="preserve"> - Kvalifikasjonskrav og</w:t>
      </w:r>
      <w:r w:rsidR="007465F7" w:rsidRPr="00FD6F8D">
        <w:rPr>
          <w:rFonts w:ascii="Myriad Pro" w:hAnsi="Myriad Pro"/>
        </w:rPr>
        <w:t xml:space="preserve"> </w:t>
      </w:r>
      <w:r>
        <w:rPr>
          <w:rFonts w:ascii="Myriad Pro" w:hAnsi="Myriad Pro"/>
        </w:rPr>
        <w:t>utvelgelseskriterier</w:t>
      </w:r>
    </w:p>
    <w:p w14:paraId="7F549F92" w14:textId="77777777" w:rsidR="007F7518" w:rsidRDefault="007465F7" w:rsidP="007F7518">
      <w:pPr>
        <w:pStyle w:val="Contractstyle"/>
        <w:numPr>
          <w:ilvl w:val="0"/>
          <w:numId w:val="30"/>
        </w:numPr>
        <w:rPr>
          <w:rFonts w:ascii="Myriad Pro" w:hAnsi="Myriad Pro"/>
        </w:rPr>
      </w:pPr>
      <w:r w:rsidRPr="00FD6F8D">
        <w:rPr>
          <w:rFonts w:ascii="Myriad Pro" w:hAnsi="Myriad Pro"/>
        </w:rPr>
        <w:t>Vedlegg</w:t>
      </w:r>
      <w:r w:rsidR="00C94286" w:rsidRPr="00FD6F8D">
        <w:rPr>
          <w:rFonts w:ascii="Myriad Pro" w:hAnsi="Myriad Pro"/>
        </w:rPr>
        <w:t xml:space="preserve"> </w:t>
      </w:r>
      <w:r w:rsidR="00DF5A30" w:rsidRPr="00FD6F8D">
        <w:rPr>
          <w:rFonts w:ascii="Myriad Pro" w:hAnsi="Myriad Pro"/>
        </w:rPr>
        <w:t>B</w:t>
      </w:r>
      <w:r w:rsidR="00EE5295" w:rsidRPr="00FD6F8D">
        <w:rPr>
          <w:rFonts w:ascii="Myriad Pro" w:hAnsi="Myriad Pro"/>
        </w:rPr>
        <w:t xml:space="preserve"> </w:t>
      </w:r>
      <w:r w:rsidR="007F7518">
        <w:rPr>
          <w:rFonts w:ascii="Myriad Pro" w:hAnsi="Myriad Pro"/>
        </w:rPr>
        <w:t>-</w:t>
      </w:r>
      <w:r w:rsidR="00EE5295" w:rsidRPr="00FD6F8D">
        <w:rPr>
          <w:rFonts w:ascii="Myriad Pro" w:hAnsi="Myriad Pro"/>
        </w:rPr>
        <w:t xml:space="preserve"> S</w:t>
      </w:r>
      <w:r w:rsidR="00C94286" w:rsidRPr="00FD6F8D">
        <w:rPr>
          <w:rFonts w:ascii="Myriad Pro" w:hAnsi="Myriad Pro"/>
        </w:rPr>
        <w:t>kjema for besvarelse</w:t>
      </w:r>
      <w:r w:rsidR="00EE5295" w:rsidRPr="00FD6F8D">
        <w:rPr>
          <w:rFonts w:ascii="Myriad Pro" w:hAnsi="Myriad Pro"/>
        </w:rPr>
        <w:t xml:space="preserve"> </w:t>
      </w:r>
    </w:p>
    <w:p w14:paraId="7F549F93" w14:textId="1EEC9CB5" w:rsidR="007F7518" w:rsidRDefault="002401BF" w:rsidP="00EC049A">
      <w:pPr>
        <w:pStyle w:val="Contractstyle"/>
        <w:numPr>
          <w:ilvl w:val="0"/>
          <w:numId w:val="30"/>
        </w:numPr>
        <w:rPr>
          <w:rFonts w:ascii="Myriad Pro" w:hAnsi="Myriad Pro"/>
        </w:rPr>
      </w:pPr>
      <w:r>
        <w:rPr>
          <w:rFonts w:ascii="Myriad Pro" w:hAnsi="Myriad Pro"/>
        </w:rPr>
        <w:t>V</w:t>
      </w:r>
      <w:r w:rsidR="00EE5295" w:rsidRPr="007F7518">
        <w:rPr>
          <w:rFonts w:ascii="Myriad Pro" w:hAnsi="Myriad Pro"/>
        </w:rPr>
        <w:t xml:space="preserve">edlegg C </w:t>
      </w:r>
      <w:r w:rsidR="007F7518" w:rsidRPr="007F7518">
        <w:rPr>
          <w:rFonts w:ascii="Myriad Pro" w:hAnsi="Myriad Pro"/>
        </w:rPr>
        <w:t>-</w:t>
      </w:r>
      <w:r w:rsidR="00EE5295" w:rsidRPr="007F7518">
        <w:rPr>
          <w:rFonts w:ascii="Myriad Pro" w:hAnsi="Myriad Pro"/>
        </w:rPr>
        <w:t xml:space="preserve"> </w:t>
      </w:r>
      <w:r w:rsidR="00F20172" w:rsidRPr="007F7518">
        <w:rPr>
          <w:rFonts w:ascii="Myriad Pro" w:hAnsi="Myriad Pro"/>
        </w:rPr>
        <w:t>Forespørsel om deltakelse prekvalifisering</w:t>
      </w:r>
    </w:p>
    <w:p w14:paraId="31B745DB" w14:textId="2C408F45" w:rsidR="002401BF" w:rsidRPr="002401BF" w:rsidRDefault="002401BF" w:rsidP="002401BF">
      <w:pPr>
        <w:pStyle w:val="Contractstyle"/>
        <w:numPr>
          <w:ilvl w:val="0"/>
          <w:numId w:val="30"/>
        </w:numPr>
        <w:rPr>
          <w:rFonts w:ascii="Myriad Pro" w:hAnsi="Myriad Pro"/>
        </w:rPr>
      </w:pPr>
      <w:r>
        <w:rPr>
          <w:rFonts w:ascii="Myriad Pro" w:hAnsi="Myriad Pro"/>
        </w:rPr>
        <w:t xml:space="preserve">Vedlegg D - Forpliktelseserklæring </w:t>
      </w:r>
      <w:r w:rsidR="008F2D05">
        <w:rPr>
          <w:rFonts w:ascii="Myriad Pro" w:hAnsi="Myriad Pro"/>
        </w:rPr>
        <w:t>for</w:t>
      </w:r>
      <w:r>
        <w:rPr>
          <w:rFonts w:ascii="Myriad Pro" w:hAnsi="Myriad Pro"/>
        </w:rPr>
        <w:t xml:space="preserve"> bruk av underleverandør</w:t>
      </w:r>
    </w:p>
    <w:p w14:paraId="7F549F94" w14:textId="77777777" w:rsidR="007F7518" w:rsidRDefault="007F7518" w:rsidP="007F7518">
      <w:pPr>
        <w:pStyle w:val="Contractstyle"/>
        <w:rPr>
          <w:rFonts w:ascii="Myriad Pro" w:hAnsi="Myriad Pro"/>
        </w:rPr>
      </w:pPr>
    </w:p>
    <w:p w14:paraId="7F549F95" w14:textId="777F28A8" w:rsidR="007F7518" w:rsidRDefault="007F7518" w:rsidP="007F7518">
      <w:pPr>
        <w:pStyle w:val="Contractstyle"/>
        <w:rPr>
          <w:rFonts w:ascii="Myriad Pro" w:hAnsi="Myriad Pro"/>
        </w:rPr>
      </w:pPr>
      <w:r>
        <w:rPr>
          <w:rFonts w:ascii="Myriad Pro" w:hAnsi="Myriad Pro"/>
        </w:rPr>
        <w:t>Vedlegg</w:t>
      </w:r>
      <w:r w:rsidR="002401BF">
        <w:rPr>
          <w:rFonts w:ascii="Myriad Pro" w:hAnsi="Myriad Pro"/>
        </w:rPr>
        <w:t>ene</w:t>
      </w:r>
      <w:r>
        <w:rPr>
          <w:rFonts w:ascii="Myriad Pro" w:hAnsi="Myriad Pro"/>
        </w:rPr>
        <w:t xml:space="preserve"> B</w:t>
      </w:r>
      <w:r w:rsidR="002401BF">
        <w:rPr>
          <w:rFonts w:ascii="Myriad Pro" w:hAnsi="Myriad Pro"/>
        </w:rPr>
        <w:t xml:space="preserve">, </w:t>
      </w:r>
      <w:r>
        <w:rPr>
          <w:rFonts w:ascii="Myriad Pro" w:hAnsi="Myriad Pro"/>
        </w:rPr>
        <w:t xml:space="preserve">C </w:t>
      </w:r>
      <w:r w:rsidR="002401BF">
        <w:rPr>
          <w:rFonts w:ascii="Myriad Pro" w:hAnsi="Myriad Pro"/>
        </w:rPr>
        <w:t xml:space="preserve">og D </w:t>
      </w:r>
      <w:r>
        <w:rPr>
          <w:rFonts w:ascii="Myriad Pro" w:hAnsi="Myriad Pro"/>
        </w:rPr>
        <w:t>skal benyttes av tilbyder ved innsendelse av besvarelsen.</w:t>
      </w:r>
    </w:p>
    <w:p w14:paraId="7F549F96" w14:textId="5E021999" w:rsidR="00EC049A" w:rsidRDefault="00EC049A" w:rsidP="007F7518">
      <w:pPr>
        <w:pStyle w:val="Contractstyle"/>
        <w:rPr>
          <w:rFonts w:ascii="Myriad Pro" w:hAnsi="Myriad Pro"/>
        </w:rPr>
      </w:pPr>
      <w:r w:rsidRPr="007F7518">
        <w:rPr>
          <w:rFonts w:ascii="Myriad Pro" w:hAnsi="Myriad Pro"/>
        </w:rPr>
        <w:t xml:space="preserve">Kvalifikasjonskravene er </w:t>
      </w:r>
      <w:r w:rsidR="00064B64">
        <w:rPr>
          <w:rFonts w:ascii="Myriad Pro" w:hAnsi="Myriad Pro"/>
        </w:rPr>
        <w:t>inn</w:t>
      </w:r>
      <w:r w:rsidRPr="007F7518">
        <w:rPr>
          <w:rFonts w:ascii="Myriad Pro" w:hAnsi="Myriad Pro"/>
        </w:rPr>
        <w:t>delt i minimumskrav</w:t>
      </w:r>
      <w:r w:rsidR="00527A56" w:rsidRPr="007F7518">
        <w:rPr>
          <w:rFonts w:ascii="Myriad Pro" w:hAnsi="Myriad Pro"/>
        </w:rPr>
        <w:t>,</w:t>
      </w:r>
      <w:r w:rsidRPr="007F7518">
        <w:rPr>
          <w:rFonts w:ascii="Myriad Pro" w:hAnsi="Myriad Pro"/>
        </w:rPr>
        <w:t xml:space="preserve"> som må oppfylles for å </w:t>
      </w:r>
      <w:r w:rsidR="00E51446">
        <w:rPr>
          <w:rFonts w:ascii="Myriad Pro" w:hAnsi="Myriad Pro"/>
        </w:rPr>
        <w:t>være</w:t>
      </w:r>
      <w:r w:rsidRPr="007F7518">
        <w:rPr>
          <w:rFonts w:ascii="Myriad Pro" w:hAnsi="Myriad Pro"/>
        </w:rPr>
        <w:t xml:space="preserve"> kvalifisert, </w:t>
      </w:r>
      <w:r w:rsidR="00951882" w:rsidRPr="007F7518">
        <w:rPr>
          <w:rFonts w:ascii="Myriad Pro" w:hAnsi="Myriad Pro"/>
        </w:rPr>
        <w:t>samt</w:t>
      </w:r>
      <w:r w:rsidRPr="007F7518">
        <w:rPr>
          <w:rFonts w:ascii="Myriad Pro" w:hAnsi="Myriad Pro"/>
        </w:rPr>
        <w:t xml:space="preserve"> </w:t>
      </w:r>
      <w:r w:rsidR="002150C0" w:rsidRPr="007F7518">
        <w:rPr>
          <w:rFonts w:ascii="Myriad Pro" w:hAnsi="Myriad Pro"/>
        </w:rPr>
        <w:t>utvelgelseskriterier</w:t>
      </w:r>
      <w:r w:rsidR="00527A56" w:rsidRPr="007F7518">
        <w:rPr>
          <w:rFonts w:ascii="Myriad Pro" w:hAnsi="Myriad Pro"/>
        </w:rPr>
        <w:t>,</w:t>
      </w:r>
      <w:r w:rsidRPr="007F7518">
        <w:rPr>
          <w:rFonts w:ascii="Myriad Pro" w:hAnsi="Myriad Pro"/>
        </w:rPr>
        <w:t xml:space="preserve"> som </w:t>
      </w:r>
      <w:r w:rsidR="00620925">
        <w:rPr>
          <w:rFonts w:ascii="Myriad Pro" w:hAnsi="Myriad Pro"/>
        </w:rPr>
        <w:t>FMA</w:t>
      </w:r>
      <w:r w:rsidR="00CB6599" w:rsidRPr="007F7518">
        <w:rPr>
          <w:rFonts w:ascii="Myriad Pro" w:hAnsi="Myriad Pro"/>
        </w:rPr>
        <w:t xml:space="preserve"> IKT-kapasiteter</w:t>
      </w:r>
      <w:r w:rsidRPr="007F7518">
        <w:rPr>
          <w:rFonts w:ascii="Myriad Pro" w:hAnsi="Myriad Pro"/>
        </w:rPr>
        <w:t xml:space="preserve"> legger til grunn for å avgjøre hvilke</w:t>
      </w:r>
      <w:r w:rsidR="00951882" w:rsidRPr="007F7518">
        <w:rPr>
          <w:rFonts w:ascii="Myriad Pro" w:hAnsi="Myriad Pro"/>
        </w:rPr>
        <w:t xml:space="preserve"> av de</w:t>
      </w:r>
      <w:r w:rsidRPr="007F7518">
        <w:rPr>
          <w:rFonts w:ascii="Myriad Pro" w:hAnsi="Myriad Pro"/>
        </w:rPr>
        <w:t xml:space="preserve"> kvalifiserte leverandøre</w:t>
      </w:r>
      <w:r w:rsidR="00951882" w:rsidRPr="007F7518">
        <w:rPr>
          <w:rFonts w:ascii="Myriad Pro" w:hAnsi="Myriad Pro"/>
        </w:rPr>
        <w:t>ne</w:t>
      </w:r>
      <w:r w:rsidRPr="007F7518">
        <w:rPr>
          <w:rFonts w:ascii="Myriad Pro" w:hAnsi="Myriad Pro"/>
        </w:rPr>
        <w:t xml:space="preserve"> som skal inviteres til å inngi tilbud.</w:t>
      </w:r>
    </w:p>
    <w:p w14:paraId="70B334D4" w14:textId="5FC35C92" w:rsidR="006B7687" w:rsidRDefault="006B7687" w:rsidP="007F7518">
      <w:pPr>
        <w:pStyle w:val="Contractstyle"/>
        <w:rPr>
          <w:rFonts w:ascii="Myriad Pro" w:hAnsi="Myriad Pro"/>
        </w:rPr>
      </w:pPr>
    </w:p>
    <w:p w14:paraId="0B693FDB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2BF21148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484B70DF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74627837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3F738DDC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69D51505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1F77B539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67DC6CAA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07FCA993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2C5A897C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3101CB15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43955577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0611A550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1B5376E3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6D629BD7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37A2FBF1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18DC9080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37192181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21558F19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1CB0FBB4" w14:textId="77777777" w:rsidR="006B7687" w:rsidRDefault="006B7687" w:rsidP="007F7518">
      <w:pPr>
        <w:pStyle w:val="Contractstyle"/>
        <w:rPr>
          <w:rFonts w:ascii="Myriad Pro" w:hAnsi="Myriad Pro"/>
        </w:rPr>
      </w:pPr>
    </w:p>
    <w:p w14:paraId="58A0035C" w14:textId="77777777" w:rsidR="006B7687" w:rsidRPr="007F7518" w:rsidRDefault="006B7687" w:rsidP="007F7518">
      <w:pPr>
        <w:pStyle w:val="Contractstyle"/>
        <w:rPr>
          <w:rFonts w:ascii="Myriad Pro" w:hAnsi="Myriad Pro"/>
        </w:rPr>
      </w:pPr>
    </w:p>
    <w:p w14:paraId="7F549F97" w14:textId="77777777" w:rsidR="00EC049A" w:rsidRPr="001B50B1" w:rsidRDefault="00EC049A" w:rsidP="00EC049A">
      <w:pPr>
        <w:pStyle w:val="Overskrift1"/>
      </w:pPr>
      <w:bookmarkStart w:id="20" w:name="_Toc506202012"/>
      <w:bookmarkStart w:id="21" w:name="_Toc490467417"/>
      <w:bookmarkStart w:id="22" w:name="_Toc490537847"/>
      <w:bookmarkStart w:id="23" w:name="_Toc490551254"/>
      <w:bookmarkStart w:id="24" w:name="_Toc490551562"/>
      <w:r w:rsidRPr="001B50B1">
        <w:lastRenderedPageBreak/>
        <w:t>Frister og fremdriftsplan</w:t>
      </w:r>
      <w:bookmarkEnd w:id="20"/>
    </w:p>
    <w:p w14:paraId="7F549F98" w14:textId="77777777" w:rsidR="00EC049A" w:rsidRPr="001B50B1" w:rsidRDefault="00EC049A" w:rsidP="00EC049A">
      <w:pPr>
        <w:pStyle w:val="Overskrift2"/>
        <w:rPr>
          <w:lang w:val="nb-NO"/>
        </w:rPr>
      </w:pPr>
      <w:bookmarkStart w:id="25" w:name="_Toc506202013"/>
      <w:r>
        <w:rPr>
          <w:lang w:val="nb-NO"/>
        </w:rPr>
        <w:t xml:space="preserve">Frist </w:t>
      </w:r>
      <w:r w:rsidRPr="001B50B1">
        <w:rPr>
          <w:lang w:val="nb-NO"/>
        </w:rPr>
        <w:t>for innlevering av besvarelse</w:t>
      </w:r>
      <w:bookmarkEnd w:id="25"/>
    </w:p>
    <w:p w14:paraId="6C18FFDF" w14:textId="501E8DBC" w:rsidR="006B7687" w:rsidRDefault="00EC049A" w:rsidP="00874AC7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Besvarelse med dokumentasjon for prekvalifisering skal være </w:t>
      </w:r>
      <w:r w:rsidR="00620925">
        <w:rPr>
          <w:rFonts w:ascii="Myriad Pro" w:hAnsi="Myriad Pro"/>
        </w:rPr>
        <w:t>FMA</w:t>
      </w:r>
      <w:r w:rsidR="00951882" w:rsidRPr="00FD6F8D">
        <w:rPr>
          <w:rFonts w:ascii="Myriad Pro" w:hAnsi="Myriad Pro"/>
        </w:rPr>
        <w:t xml:space="preserve"> IKT-kapasiteter</w:t>
      </w:r>
      <w:r w:rsidRPr="00FD6F8D">
        <w:rPr>
          <w:rFonts w:ascii="Myriad Pro" w:hAnsi="Myriad Pro"/>
        </w:rPr>
        <w:t xml:space="preserve"> i hende senest </w:t>
      </w:r>
      <w:r w:rsidR="00F4253C" w:rsidRPr="00005A7A">
        <w:rPr>
          <w:rFonts w:ascii="Myriad Pro" w:hAnsi="Myriad Pro"/>
          <w:b/>
        </w:rPr>
        <w:t>2018-03-12 innen kl. 1200</w:t>
      </w:r>
      <w:r w:rsidR="00F4253C" w:rsidRPr="00F4253C">
        <w:rPr>
          <w:rFonts w:ascii="Myriad Pro" w:hAnsi="Myriad Pro"/>
        </w:rPr>
        <w:t>.</w:t>
      </w:r>
      <w:r w:rsidRPr="00FD6F8D">
        <w:rPr>
          <w:rFonts w:ascii="Myriad Pro" w:hAnsi="Myriad Pro"/>
        </w:rPr>
        <w:t xml:space="preserve"> </w:t>
      </w:r>
    </w:p>
    <w:p w14:paraId="41D090CB" w14:textId="7C0C3FFB" w:rsidR="006B7687" w:rsidRPr="001B50B1" w:rsidRDefault="006B7687" w:rsidP="006B7687">
      <w:pPr>
        <w:pStyle w:val="Overskrift2"/>
        <w:rPr>
          <w:lang w:val="nb-NO"/>
        </w:rPr>
      </w:pPr>
      <w:bookmarkStart w:id="26" w:name="_Toc506202014"/>
      <w:r>
        <w:rPr>
          <w:lang w:val="nb-NO"/>
        </w:rPr>
        <w:t>Tentativ f</w:t>
      </w:r>
      <w:r w:rsidRPr="001B50B1">
        <w:rPr>
          <w:lang w:val="nb-NO"/>
        </w:rPr>
        <w:t>remdriftsplan</w:t>
      </w:r>
      <w:bookmarkEnd w:id="26"/>
      <w:r>
        <w:rPr>
          <w:lang w:val="nb-NO"/>
        </w:rPr>
        <w:t xml:space="preserve"> </w:t>
      </w:r>
    </w:p>
    <w:tbl>
      <w:tblPr>
        <w:tblW w:w="0" w:type="auto"/>
        <w:tblInd w:w="7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7"/>
      </w:tblGrid>
      <w:tr w:rsidR="006B7687" w:rsidRPr="00E804BD" w14:paraId="48EC73AC" w14:textId="77777777" w:rsidTr="00874AC7">
        <w:trPr>
          <w:cantSplit/>
          <w:trHeight w:val="5693"/>
        </w:trPr>
        <w:tc>
          <w:tcPr>
            <w:tcW w:w="8067" w:type="dxa"/>
          </w:tcPr>
          <w:p w14:paraId="794FA4A4" w14:textId="66FF8E7C" w:rsidR="006B7687" w:rsidRDefault="006B7687" w:rsidP="00317AC2">
            <w:pPr>
              <w:pStyle w:val="Brdtekstpaaflgende"/>
              <w:keepNext/>
              <w:spacing w:before="120" w:after="0"/>
              <w:rPr>
                <w:rFonts w:ascii="Myriad Pro" w:hAnsi="Myriad Pro"/>
                <w:sz w:val="22"/>
                <w:szCs w:val="22"/>
                <w:lang w:val="nb-NO"/>
              </w:rPr>
            </w:pPr>
            <w:r>
              <w:rPr>
                <w:rFonts w:ascii="Myriad Pro" w:hAnsi="Myriad Pro"/>
                <w:sz w:val="22"/>
                <w:szCs w:val="22"/>
                <w:lang w:val="nb-NO"/>
              </w:rPr>
              <w:t>FMA IKT-kapasiteter</w:t>
            </w:r>
            <w:r w:rsidRPr="00FD6F8D">
              <w:rPr>
                <w:rFonts w:ascii="Myriad Pro" w:hAnsi="Myriad Pro"/>
                <w:sz w:val="22"/>
                <w:szCs w:val="22"/>
                <w:lang w:val="nb-NO"/>
              </w:rPr>
              <w:t xml:space="preserve"> planlegger fremdrift etter følgende </w:t>
            </w:r>
            <w:r w:rsidRPr="00FD6F8D">
              <w:rPr>
                <w:rFonts w:ascii="Myriad Pro" w:hAnsi="Myriad Pro"/>
                <w:b/>
                <w:sz w:val="22"/>
                <w:szCs w:val="22"/>
                <w:lang w:val="nb-NO"/>
              </w:rPr>
              <w:t>tentative</w:t>
            </w:r>
            <w:r w:rsidRPr="00FD6F8D">
              <w:rPr>
                <w:rFonts w:ascii="Myriad Pro" w:hAnsi="Myriad Pro"/>
                <w:sz w:val="22"/>
                <w:szCs w:val="22"/>
                <w:lang w:val="nb-NO"/>
              </w:rPr>
              <w:t xml:space="preserve"> plan:</w:t>
            </w:r>
          </w:p>
          <w:p w14:paraId="7F6C332A" w14:textId="77777777" w:rsidR="006B7687" w:rsidRDefault="006B7687" w:rsidP="00317AC2">
            <w:pPr>
              <w:pStyle w:val="Brdtekstpaaflgende"/>
              <w:keepNext/>
              <w:spacing w:before="120" w:after="0"/>
              <w:rPr>
                <w:rFonts w:ascii="Arial" w:hAnsi="Arial"/>
                <w:b/>
                <w:lang w:val="nb-NO"/>
              </w:rPr>
            </w:pPr>
          </w:p>
          <w:tbl>
            <w:tblPr>
              <w:tblW w:w="744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959"/>
              <w:gridCol w:w="5490"/>
            </w:tblGrid>
            <w:tr w:rsidR="006B7687" w:rsidRPr="00F4253C" w14:paraId="51F7FA5C" w14:textId="77777777" w:rsidTr="00874AC7">
              <w:trPr>
                <w:trHeight w:val="288"/>
              </w:trPr>
              <w:tc>
                <w:tcPr>
                  <w:tcW w:w="195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FC97AD" w14:textId="77777777" w:rsidR="006B7687" w:rsidRDefault="006B7687" w:rsidP="00317AC2">
                  <w:pPr>
                    <w:pStyle w:val="Brdtekstpaaflgende"/>
                    <w:keepNext/>
                    <w:spacing w:before="120" w:after="0"/>
                    <w:rPr>
                      <w:rFonts w:ascii="Arial" w:hAnsi="Arial"/>
                      <w:b/>
                      <w:sz w:val="22"/>
                      <w:lang w:val="nb-NO"/>
                    </w:rPr>
                  </w:pPr>
                  <w:r>
                    <w:rPr>
                      <w:rFonts w:ascii="Arial" w:hAnsi="Arial"/>
                      <w:b/>
                      <w:lang w:val="nb-NO"/>
                    </w:rPr>
                    <w:t>Dato:</w:t>
                  </w:r>
                </w:p>
              </w:tc>
              <w:tc>
                <w:tcPr>
                  <w:tcW w:w="549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3253BFF5" w14:textId="77777777" w:rsidR="006B7687" w:rsidRDefault="006B7687" w:rsidP="00317AC2">
                  <w:pPr>
                    <w:pStyle w:val="Brdtekstpaaflgende"/>
                    <w:keepNext/>
                    <w:spacing w:before="120" w:after="0"/>
                    <w:rPr>
                      <w:rFonts w:ascii="Arial" w:hAnsi="Arial"/>
                      <w:b/>
                      <w:sz w:val="22"/>
                      <w:lang w:val="nb-NO"/>
                    </w:rPr>
                  </w:pPr>
                  <w:r>
                    <w:rPr>
                      <w:rFonts w:ascii="Arial" w:hAnsi="Arial"/>
                      <w:b/>
                      <w:lang w:val="nb-NO"/>
                    </w:rPr>
                    <w:t>Aktivitet:</w:t>
                  </w:r>
                </w:p>
              </w:tc>
            </w:tr>
            <w:tr w:rsidR="006B7687" w:rsidRPr="00874AC7" w14:paraId="607D0075" w14:textId="77777777" w:rsidTr="00874AC7">
              <w:trPr>
                <w:trHeight w:val="269"/>
              </w:trPr>
              <w:tc>
                <w:tcPr>
                  <w:tcW w:w="195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4C8BE4" w14:textId="42C3DB73" w:rsidR="006B7687" w:rsidRPr="00620925" w:rsidRDefault="006B7687" w:rsidP="00941277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  <w:b/>
                      <w:highlight w:val="yellow"/>
                    </w:rPr>
                  </w:pPr>
                  <w:r w:rsidRPr="00B14C65">
                    <w:rPr>
                      <w:rFonts w:ascii="Myriad Pro" w:hAnsi="Myriad Pro"/>
                    </w:rPr>
                    <w:t>201</w:t>
                  </w:r>
                  <w:r w:rsidR="00557580" w:rsidRPr="00B14C65">
                    <w:rPr>
                      <w:rFonts w:ascii="Myriad Pro" w:hAnsi="Myriad Pro"/>
                    </w:rPr>
                    <w:t>8</w:t>
                  </w:r>
                  <w:r w:rsidRPr="00B14C65">
                    <w:rPr>
                      <w:rFonts w:ascii="Myriad Pro" w:hAnsi="Myriad Pro"/>
                    </w:rPr>
                    <w:t>-0</w:t>
                  </w:r>
                  <w:r w:rsidR="00B14C65" w:rsidRPr="00B14C65">
                    <w:rPr>
                      <w:rFonts w:ascii="Myriad Pro" w:hAnsi="Myriad Pro"/>
                    </w:rPr>
                    <w:t>2</w:t>
                  </w:r>
                  <w:r w:rsidRPr="00B14C65">
                    <w:rPr>
                      <w:rFonts w:ascii="Myriad Pro" w:hAnsi="Myriad Pro"/>
                    </w:rPr>
                    <w:t>-</w:t>
                  </w:r>
                  <w:r w:rsidR="00B14C65" w:rsidRPr="00B14C65">
                    <w:rPr>
                      <w:rFonts w:ascii="Myriad Pro" w:hAnsi="Myriad Pro"/>
                    </w:rPr>
                    <w:t>1</w:t>
                  </w:r>
                  <w:r w:rsidR="00941277">
                    <w:rPr>
                      <w:rFonts w:ascii="Myriad Pro" w:hAnsi="Myriad Pro"/>
                    </w:rPr>
                    <w:t>3</w:t>
                  </w:r>
                </w:p>
              </w:tc>
              <w:tc>
                <w:tcPr>
                  <w:tcW w:w="549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09F75F4" w14:textId="0ADD6578" w:rsidR="006B7687" w:rsidRPr="00FD6F8D" w:rsidRDefault="006B7687" w:rsidP="00557580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  <w:b/>
                    </w:rPr>
                  </w:pPr>
                  <w:r w:rsidRPr="00FD6F8D">
                    <w:rPr>
                      <w:rFonts w:ascii="Myriad Pro" w:hAnsi="Myriad Pro"/>
                    </w:rPr>
                    <w:t xml:space="preserve">Kunngjøring av begrenset anbudskonkurranse </w:t>
                  </w:r>
                </w:p>
              </w:tc>
            </w:tr>
            <w:tr w:rsidR="006B7687" w:rsidRPr="00D73574" w14:paraId="466EA5C7" w14:textId="77777777" w:rsidTr="00874AC7">
              <w:trPr>
                <w:trHeight w:val="276"/>
              </w:trPr>
              <w:tc>
                <w:tcPr>
                  <w:tcW w:w="1959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877B25" w14:textId="0AD69563" w:rsidR="006B7687" w:rsidRPr="00620925" w:rsidRDefault="006B7687" w:rsidP="00B14C65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  <w:highlight w:val="yellow"/>
                    </w:rPr>
                  </w:pPr>
                  <w:r w:rsidRPr="00B14C65">
                    <w:rPr>
                      <w:rFonts w:ascii="Myriad Pro" w:hAnsi="Myriad Pro"/>
                    </w:rPr>
                    <w:t>201</w:t>
                  </w:r>
                  <w:r w:rsidR="00557580" w:rsidRPr="00B14C65">
                    <w:rPr>
                      <w:rFonts w:ascii="Myriad Pro" w:hAnsi="Myriad Pro"/>
                    </w:rPr>
                    <w:t>8</w:t>
                  </w:r>
                  <w:r w:rsidRPr="00B14C65">
                    <w:rPr>
                      <w:rFonts w:ascii="Myriad Pro" w:hAnsi="Myriad Pro"/>
                    </w:rPr>
                    <w:t>-02-</w:t>
                  </w:r>
                  <w:r w:rsidR="00B14C65" w:rsidRPr="00B14C65">
                    <w:rPr>
                      <w:rFonts w:ascii="Myriad Pro" w:hAnsi="Myriad Pro"/>
                    </w:rPr>
                    <w:t>26</w:t>
                  </w:r>
                </w:p>
              </w:tc>
              <w:tc>
                <w:tcPr>
                  <w:tcW w:w="549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068C10D6" w14:textId="77777777" w:rsidR="006B7687" w:rsidRPr="00D73574" w:rsidRDefault="006B7687" w:rsidP="00317AC2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 w:rsidRPr="00D73574">
                    <w:rPr>
                      <w:rFonts w:ascii="Myriad Pro" w:hAnsi="Myriad Pro"/>
                    </w:rPr>
                    <w:t>Spørsmålsfrist prekvalifisering</w:t>
                  </w:r>
                </w:p>
              </w:tc>
            </w:tr>
            <w:tr w:rsidR="006B7687" w:rsidRPr="00941277" w14:paraId="10F32282" w14:textId="77777777" w:rsidTr="00874AC7">
              <w:trPr>
                <w:trHeight w:val="276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DDA9A70" w14:textId="77B09502" w:rsidR="006B7687" w:rsidRPr="00620925" w:rsidRDefault="006B7687" w:rsidP="00E202CB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B14C65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-0</w:t>
                  </w:r>
                  <w:r w:rsidR="00A40751" w:rsidRPr="00B14C65">
                    <w:rPr>
                      <w:rFonts w:ascii="Myriad Pro" w:hAnsi="Myriad Pro"/>
                      <w:sz w:val="22"/>
                      <w:lang w:val="nb-NO"/>
                    </w:rPr>
                    <w:t>3</w:t>
                  </w: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-</w:t>
                  </w:r>
                  <w:r w:rsidR="00A40751" w:rsidRPr="00B14C65">
                    <w:rPr>
                      <w:rFonts w:ascii="Myriad Pro" w:hAnsi="Myriad Pro"/>
                      <w:sz w:val="22"/>
                      <w:lang w:val="nb-NO"/>
                    </w:rPr>
                    <w:t>12</w:t>
                  </w: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 xml:space="preserve"> kl. 1200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66377AD" w14:textId="77777777" w:rsidR="006B7687" w:rsidRPr="00FD6F8D" w:rsidRDefault="006B7687" w:rsidP="00317AC2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 w:rsidRPr="00FD6F8D">
                    <w:rPr>
                      <w:rFonts w:ascii="Myriad Pro" w:hAnsi="Myriad Pro"/>
                    </w:rPr>
                    <w:t>Frist for mottakelse av prekvalifiseringsdokumentasjon</w:t>
                  </w:r>
                </w:p>
              </w:tc>
            </w:tr>
            <w:tr w:rsidR="006B7687" w:rsidRPr="00B73443" w14:paraId="4CDEFCD9" w14:textId="77777777" w:rsidTr="00874AC7">
              <w:trPr>
                <w:trHeight w:val="269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7F95F7" w14:textId="35A22678" w:rsidR="006B7687" w:rsidRPr="00620925" w:rsidRDefault="006B7687" w:rsidP="00B14C65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B14C65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-0</w:t>
                  </w:r>
                  <w:r w:rsidR="00B14C65" w:rsidRPr="00B14C65">
                    <w:rPr>
                      <w:rFonts w:ascii="Myriad Pro" w:hAnsi="Myriad Pro"/>
                      <w:sz w:val="22"/>
                      <w:lang w:val="nb-NO"/>
                    </w:rPr>
                    <w:t>3</w:t>
                  </w: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-2</w:t>
                  </w:r>
                  <w:r w:rsidR="00B14C65" w:rsidRPr="00B14C65">
                    <w:rPr>
                      <w:rFonts w:ascii="Myriad Pro" w:hAnsi="Myriad Pro"/>
                      <w:sz w:val="22"/>
                      <w:lang w:val="nb-NO"/>
                    </w:rPr>
                    <w:t>3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BA8FC2B" w14:textId="77777777" w:rsidR="006B7687" w:rsidRPr="00FD6F8D" w:rsidRDefault="006B7687" w:rsidP="00317AC2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 w:rsidRPr="00FD6F8D">
                    <w:rPr>
                      <w:rFonts w:ascii="Myriad Pro" w:hAnsi="Myriad Pro"/>
                    </w:rPr>
                    <w:t>Prekvalifisering ferdigstilt</w:t>
                  </w:r>
                </w:p>
              </w:tc>
            </w:tr>
            <w:tr w:rsidR="006B7687" w:rsidRPr="00941277" w14:paraId="7ADDF615" w14:textId="77777777" w:rsidTr="00874AC7">
              <w:trPr>
                <w:trHeight w:val="276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196FB02" w14:textId="49D0CBA9" w:rsidR="006B7687" w:rsidRPr="00620925" w:rsidRDefault="006B7687" w:rsidP="00B14C65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B14C65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 xml:space="preserve"> uke 1</w:t>
                  </w:r>
                  <w:r w:rsidR="00B14C65" w:rsidRPr="00B14C65">
                    <w:rPr>
                      <w:rFonts w:ascii="Myriad Pro" w:hAnsi="Myriad Pro"/>
                      <w:sz w:val="22"/>
                      <w:lang w:val="nb-NO"/>
                    </w:rPr>
                    <w:t>3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38283DF7" w14:textId="4FD75E77" w:rsidR="006B7687" w:rsidRPr="00FD6F8D" w:rsidRDefault="006B7687" w:rsidP="00317AC2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U</w:t>
                  </w:r>
                  <w:r w:rsidR="00E602FF">
                    <w:rPr>
                      <w:rFonts w:ascii="Myriad Pro" w:hAnsi="Myriad Pro"/>
                    </w:rPr>
                    <w:t xml:space="preserve">tsendelse av konkurransegrunnlag til </w:t>
                  </w:r>
                  <w:r w:rsidR="00CD3404">
                    <w:rPr>
                      <w:rFonts w:ascii="Myriad Pro" w:hAnsi="Myriad Pro"/>
                    </w:rPr>
                    <w:t>pre</w:t>
                  </w:r>
                  <w:r w:rsidR="00E602FF">
                    <w:rPr>
                      <w:rFonts w:ascii="Myriad Pro" w:hAnsi="Myriad Pro"/>
                    </w:rPr>
                    <w:t>kvalifiserte</w:t>
                  </w:r>
                </w:p>
              </w:tc>
            </w:tr>
            <w:tr w:rsidR="006B7687" w14:paraId="1E667FD8" w14:textId="77777777" w:rsidTr="00874AC7">
              <w:trPr>
                <w:trHeight w:val="269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0367D2A" w14:textId="67758F02" w:rsidR="006B7687" w:rsidRPr="00620925" w:rsidRDefault="006B7687" w:rsidP="00B14C65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B14C65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-0</w:t>
                  </w:r>
                  <w:r w:rsidR="00B14C65" w:rsidRPr="00B14C65">
                    <w:rPr>
                      <w:rFonts w:ascii="Myriad Pro" w:hAnsi="Myriad Pro"/>
                      <w:sz w:val="22"/>
                      <w:lang w:val="nb-NO"/>
                    </w:rPr>
                    <w:t>4</w:t>
                  </w:r>
                  <w:r w:rsidRPr="00B14C65">
                    <w:rPr>
                      <w:rFonts w:ascii="Myriad Pro" w:hAnsi="Myriad Pro"/>
                      <w:sz w:val="22"/>
                      <w:lang w:val="nb-NO"/>
                    </w:rPr>
                    <w:t>-</w:t>
                  </w:r>
                  <w:r w:rsidR="00B14C65" w:rsidRPr="00B14C65">
                    <w:rPr>
                      <w:rFonts w:ascii="Myriad Pro" w:hAnsi="Myriad Pro"/>
                      <w:sz w:val="22"/>
                      <w:lang w:val="nb-NO"/>
                    </w:rPr>
                    <w:t>06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356C7F90" w14:textId="5AB2A7B9" w:rsidR="006B7687" w:rsidRPr="00FD6F8D" w:rsidRDefault="006B7687" w:rsidP="00B14C65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 w:rsidRPr="00FD6F8D">
                    <w:rPr>
                      <w:rFonts w:ascii="Myriad Pro" w:hAnsi="Myriad Pro"/>
                    </w:rPr>
                    <w:t>Påmeldingsfrist tilbyderkonferanse</w:t>
                  </w:r>
                </w:p>
              </w:tc>
            </w:tr>
            <w:tr w:rsidR="00B14C65" w:rsidRPr="00941277" w14:paraId="748CA666" w14:textId="77777777" w:rsidTr="00874AC7">
              <w:trPr>
                <w:trHeight w:val="269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186549" w14:textId="4943FF7C" w:rsidR="00B14C65" w:rsidRPr="00B14C65" w:rsidRDefault="00B14C65" w:rsidP="00B14C65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lang w:val="nb-NO"/>
                    </w:rPr>
                  </w:pPr>
                  <w:r>
                    <w:rPr>
                      <w:rFonts w:ascii="Myriad Pro" w:hAnsi="Myriad Pro"/>
                      <w:sz w:val="22"/>
                      <w:lang w:val="nb-NO"/>
                    </w:rPr>
                    <w:t>2018-04-11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00F2900B" w14:textId="426F7764" w:rsidR="00B14C65" w:rsidRDefault="00B14C65" w:rsidP="00B14C65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Frist for innsendelse av spørsmål til tilbyderkonferanse</w:t>
                  </w:r>
                </w:p>
              </w:tc>
            </w:tr>
            <w:tr w:rsidR="006B7687" w14:paraId="0CDD2A87" w14:textId="77777777" w:rsidTr="00874AC7">
              <w:trPr>
                <w:trHeight w:val="276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4354B6" w14:textId="2BCD4851" w:rsidR="006B7687" w:rsidRPr="00620925" w:rsidRDefault="006B7687" w:rsidP="00B14C65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D9137E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D9137E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Pr="00D9137E">
                    <w:rPr>
                      <w:rFonts w:ascii="Myriad Pro" w:hAnsi="Myriad Pro"/>
                      <w:sz w:val="22"/>
                      <w:lang w:val="nb-NO"/>
                    </w:rPr>
                    <w:t>-</w:t>
                  </w:r>
                  <w:r w:rsidR="00B14C65" w:rsidRPr="00D9137E">
                    <w:rPr>
                      <w:rFonts w:ascii="Myriad Pro" w:hAnsi="Myriad Pro"/>
                      <w:sz w:val="22"/>
                      <w:lang w:val="nb-NO"/>
                    </w:rPr>
                    <w:t>04</w:t>
                  </w:r>
                  <w:r w:rsidRPr="00D9137E">
                    <w:rPr>
                      <w:rFonts w:ascii="Myriad Pro" w:hAnsi="Myriad Pro"/>
                      <w:sz w:val="22"/>
                      <w:lang w:val="nb-NO"/>
                    </w:rPr>
                    <w:t>-</w:t>
                  </w:r>
                  <w:r w:rsidR="00B14C65" w:rsidRPr="00D9137E">
                    <w:rPr>
                      <w:rFonts w:ascii="Myriad Pro" w:hAnsi="Myriad Pro"/>
                      <w:sz w:val="22"/>
                      <w:lang w:val="nb-NO"/>
                    </w:rPr>
                    <w:t>17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7B15C2C0" w14:textId="1FA91E4A" w:rsidR="006B7687" w:rsidRPr="00FD6F8D" w:rsidRDefault="006B7687" w:rsidP="00317AC2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 w:rsidRPr="00FD6F8D">
                    <w:rPr>
                      <w:rFonts w:ascii="Myriad Pro" w:hAnsi="Myriad Pro"/>
                    </w:rPr>
                    <w:t>Tilbyderkonferanse</w:t>
                  </w:r>
                  <w:r w:rsidR="00CD3404">
                    <w:rPr>
                      <w:rFonts w:ascii="Myriad Pro" w:hAnsi="Myriad Pro"/>
                    </w:rPr>
                    <w:t xml:space="preserve"> på</w:t>
                  </w:r>
                  <w:r>
                    <w:rPr>
                      <w:rFonts w:ascii="Myriad Pro" w:hAnsi="Myriad Pro"/>
                    </w:rPr>
                    <w:t xml:space="preserve"> </w:t>
                  </w:r>
                  <w:r w:rsidRPr="009724A7">
                    <w:rPr>
                      <w:rFonts w:ascii="Myriad Pro" w:hAnsi="Myriad Pro"/>
                    </w:rPr>
                    <w:t>Kolsås Base</w:t>
                  </w:r>
                </w:p>
              </w:tc>
            </w:tr>
            <w:tr w:rsidR="006B7687" w:rsidRPr="00941277" w14:paraId="5596EB44" w14:textId="77777777" w:rsidTr="00874AC7">
              <w:trPr>
                <w:trHeight w:val="276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BB52A61" w14:textId="3A593CDB" w:rsidR="006B7687" w:rsidRPr="00620925" w:rsidRDefault="006B7687" w:rsidP="005C65FD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5C65FD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>-0</w:t>
                  </w:r>
                  <w:r w:rsidR="005C65FD" w:rsidRPr="005C65FD">
                    <w:rPr>
                      <w:rFonts w:ascii="Myriad Pro" w:hAnsi="Myriad Pro"/>
                      <w:sz w:val="22"/>
                      <w:lang w:val="nb-NO"/>
                    </w:rPr>
                    <w:t>4</w:t>
                  </w: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>-2</w:t>
                  </w:r>
                  <w:r w:rsidR="005C65FD" w:rsidRPr="005C65FD">
                    <w:rPr>
                      <w:rFonts w:ascii="Myriad Pro" w:hAnsi="Myriad Pro"/>
                      <w:sz w:val="22"/>
                      <w:lang w:val="nb-NO"/>
                    </w:rPr>
                    <w:t>7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0277A99" w14:textId="5DB36DED" w:rsidR="006B7687" w:rsidRPr="00FD6F8D" w:rsidRDefault="004341B0" w:rsidP="00CD3404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Endelig</w:t>
                  </w:r>
                  <w:r w:rsidR="005C65FD">
                    <w:rPr>
                      <w:rFonts w:ascii="Myriad Pro" w:hAnsi="Myriad Pro"/>
                    </w:rPr>
                    <w:t xml:space="preserve"> frist for</w:t>
                  </w:r>
                  <w:r>
                    <w:rPr>
                      <w:rFonts w:ascii="Myriad Pro" w:hAnsi="Myriad Pro"/>
                    </w:rPr>
                    <w:t xml:space="preserve"> s</w:t>
                  </w:r>
                  <w:r w:rsidR="006B7687">
                    <w:rPr>
                      <w:rFonts w:ascii="Myriad Pro" w:hAnsi="Myriad Pro"/>
                    </w:rPr>
                    <w:t>pørsmål</w:t>
                  </w:r>
                  <w:r w:rsidR="005C65FD">
                    <w:rPr>
                      <w:rFonts w:ascii="Myriad Pro" w:hAnsi="Myriad Pro"/>
                    </w:rPr>
                    <w:t xml:space="preserve"> før tilbud</w:t>
                  </w:r>
                  <w:r w:rsidR="00CD3404">
                    <w:rPr>
                      <w:rFonts w:ascii="Myriad Pro" w:hAnsi="Myriad Pro"/>
                    </w:rPr>
                    <w:t>sinnlevering</w:t>
                  </w:r>
                  <w:r>
                    <w:rPr>
                      <w:rFonts w:ascii="Myriad Pro" w:hAnsi="Myriad Pro"/>
                    </w:rPr>
                    <w:t xml:space="preserve"> </w:t>
                  </w:r>
                </w:p>
              </w:tc>
            </w:tr>
            <w:tr w:rsidR="006B7687" w14:paraId="22601DCF" w14:textId="77777777" w:rsidTr="00874AC7">
              <w:trPr>
                <w:trHeight w:val="269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CC6593" w14:textId="1003AD86" w:rsidR="006B7687" w:rsidRPr="00620925" w:rsidRDefault="006B7687" w:rsidP="005C65FD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5C65FD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>-0</w:t>
                  </w:r>
                  <w:r w:rsidR="005C65FD" w:rsidRPr="005C65FD">
                    <w:rPr>
                      <w:rFonts w:ascii="Myriad Pro" w:hAnsi="Myriad Pro"/>
                      <w:sz w:val="22"/>
                      <w:lang w:val="nb-NO"/>
                    </w:rPr>
                    <w:t>5</w:t>
                  </w: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>-2</w:t>
                  </w:r>
                  <w:r w:rsidR="005C65FD" w:rsidRPr="005C65FD">
                    <w:rPr>
                      <w:rFonts w:ascii="Myriad Pro" w:hAnsi="Myriad Pro"/>
                      <w:sz w:val="22"/>
                      <w:lang w:val="nb-NO"/>
                    </w:rPr>
                    <w:t>2</w:t>
                  </w: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 xml:space="preserve"> kl. 1200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1617205" w14:textId="77777777" w:rsidR="006B7687" w:rsidRPr="00FD6F8D" w:rsidRDefault="006B7687" w:rsidP="00317AC2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  <w:sz w:val="24"/>
                    </w:rPr>
                  </w:pPr>
                  <w:r w:rsidRPr="00FD6F8D">
                    <w:rPr>
                      <w:rFonts w:ascii="Myriad Pro" w:hAnsi="Myriad Pro"/>
                    </w:rPr>
                    <w:t>Tilbudsfrist</w:t>
                  </w:r>
                </w:p>
              </w:tc>
            </w:tr>
            <w:tr w:rsidR="006B7687" w:rsidRPr="005C65FD" w14:paraId="6769E4A5" w14:textId="77777777" w:rsidTr="00874AC7">
              <w:trPr>
                <w:trHeight w:val="276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C644891" w14:textId="6EC6AEE1" w:rsidR="006B7687" w:rsidRPr="00620925" w:rsidRDefault="006B7687" w:rsidP="00941277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5C65FD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 xml:space="preserve"> uke </w:t>
                  </w:r>
                  <w:r w:rsidR="005C65FD" w:rsidRPr="005C65FD">
                    <w:rPr>
                      <w:rFonts w:ascii="Myriad Pro" w:hAnsi="Myriad Pro"/>
                      <w:sz w:val="22"/>
                      <w:lang w:val="nb-NO"/>
                    </w:rPr>
                    <w:t>21+22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0E40CFA0" w14:textId="53AAE22B" w:rsidR="006B7687" w:rsidRPr="00FD6F8D" w:rsidRDefault="00CD3404" w:rsidP="00CD3404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Gjennomføring av e</w:t>
                  </w:r>
                  <w:r w:rsidR="006B7687" w:rsidRPr="00FD6F8D">
                    <w:rPr>
                      <w:rFonts w:ascii="Myriad Pro" w:hAnsi="Myriad Pro"/>
                    </w:rPr>
                    <w:t>valuering</w:t>
                  </w:r>
                </w:p>
              </w:tc>
            </w:tr>
            <w:tr w:rsidR="006B7687" w14:paraId="1BBDD98F" w14:textId="77777777" w:rsidTr="00874AC7">
              <w:trPr>
                <w:trHeight w:val="269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4757EA2" w14:textId="27963646" w:rsidR="006B7687" w:rsidRPr="00620925" w:rsidRDefault="006B7687" w:rsidP="005C65FD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5C65FD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="005C65FD" w:rsidRPr="005C65FD">
                    <w:rPr>
                      <w:rFonts w:ascii="Myriad Pro" w:hAnsi="Myriad Pro"/>
                      <w:sz w:val="22"/>
                      <w:lang w:val="nb-NO"/>
                    </w:rPr>
                    <w:t>-06-01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0A87EDE3" w14:textId="2FDCAA6B" w:rsidR="006B7687" w:rsidRPr="00FD6F8D" w:rsidRDefault="005C65FD" w:rsidP="005C65FD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>
                    <w:rPr>
                      <w:rFonts w:ascii="Myriad Pro" w:hAnsi="Myriad Pro"/>
                    </w:rPr>
                    <w:t>Meddelelse om k</w:t>
                  </w:r>
                  <w:r w:rsidR="006B7687">
                    <w:rPr>
                      <w:rFonts w:ascii="Myriad Pro" w:hAnsi="Myriad Pro"/>
                    </w:rPr>
                    <w:t>ontraktstildeling</w:t>
                  </w:r>
                </w:p>
              </w:tc>
            </w:tr>
            <w:tr w:rsidR="006B7687" w14:paraId="2A099FA1" w14:textId="77777777" w:rsidTr="00874AC7">
              <w:trPr>
                <w:trHeight w:val="276"/>
              </w:trPr>
              <w:tc>
                <w:tcPr>
                  <w:tcW w:w="1959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D501059" w14:textId="02C03A6D" w:rsidR="006B7687" w:rsidRPr="00620925" w:rsidRDefault="006B7687" w:rsidP="005C65FD">
                  <w:pPr>
                    <w:pStyle w:val="Brdtekstpaaflgende"/>
                    <w:keepNext/>
                    <w:spacing w:before="120" w:after="0"/>
                    <w:rPr>
                      <w:rFonts w:ascii="Myriad Pro" w:hAnsi="Myriad Pro"/>
                      <w:sz w:val="22"/>
                      <w:highlight w:val="yellow"/>
                      <w:lang w:val="nb-NO"/>
                    </w:rPr>
                  </w:pPr>
                  <w:r w:rsidRPr="005C65FD">
                    <w:rPr>
                      <w:rFonts w:ascii="Myriad Pro" w:hAnsi="Myriad Pro"/>
                      <w:sz w:val="22"/>
                      <w:lang w:val="nb-NO"/>
                    </w:rPr>
                    <w:t>201</w:t>
                  </w:r>
                  <w:r w:rsidR="00557580" w:rsidRPr="005C65FD">
                    <w:rPr>
                      <w:rFonts w:ascii="Myriad Pro" w:hAnsi="Myriad Pro"/>
                      <w:sz w:val="22"/>
                      <w:lang w:val="nb-NO"/>
                    </w:rPr>
                    <w:t>8</w:t>
                  </w:r>
                  <w:r w:rsidR="005C65FD" w:rsidRPr="005C65FD">
                    <w:rPr>
                      <w:rFonts w:ascii="Myriad Pro" w:hAnsi="Myriad Pro"/>
                      <w:sz w:val="22"/>
                      <w:lang w:val="nb-NO"/>
                    </w:rPr>
                    <w:t>-06-22</w:t>
                  </w:r>
                </w:p>
              </w:tc>
              <w:tc>
                <w:tcPr>
                  <w:tcW w:w="5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3901885" w14:textId="77777777" w:rsidR="006B7687" w:rsidRPr="00FD6F8D" w:rsidRDefault="006B7687" w:rsidP="00317AC2">
                  <w:pPr>
                    <w:pStyle w:val="Contractstyle"/>
                    <w:tabs>
                      <w:tab w:val="clear" w:pos="720"/>
                      <w:tab w:val="left" w:pos="153"/>
                    </w:tabs>
                    <w:ind w:left="0"/>
                    <w:rPr>
                      <w:rFonts w:ascii="Myriad Pro" w:hAnsi="Myriad Pro"/>
                    </w:rPr>
                  </w:pPr>
                  <w:r w:rsidRPr="00FD6F8D">
                    <w:rPr>
                      <w:rFonts w:ascii="Myriad Pro" w:hAnsi="Myriad Pro"/>
                    </w:rPr>
                    <w:t>Kontraktsinngåelse</w:t>
                  </w:r>
                </w:p>
              </w:tc>
            </w:tr>
          </w:tbl>
          <w:p w14:paraId="2B0A65B4" w14:textId="77777777" w:rsidR="006B7687" w:rsidRDefault="006B7687" w:rsidP="00317AC2">
            <w:pPr>
              <w:pStyle w:val="Brdtekstpaaflgende"/>
              <w:keepNext/>
              <w:spacing w:before="120" w:after="0"/>
              <w:rPr>
                <w:rFonts w:ascii="Arial" w:hAnsi="Arial"/>
                <w:b/>
                <w:lang w:val="nb-NO"/>
              </w:rPr>
            </w:pPr>
          </w:p>
        </w:tc>
      </w:tr>
    </w:tbl>
    <w:p w14:paraId="7F549FC9" w14:textId="77777777" w:rsidR="00EC049A" w:rsidRDefault="00EC049A" w:rsidP="00EC049A">
      <w:pPr>
        <w:pStyle w:val="Overskrift1"/>
      </w:pPr>
      <w:bookmarkStart w:id="27" w:name="_Hlt495123839"/>
      <w:bookmarkStart w:id="28" w:name="_Hlt495122642"/>
      <w:bookmarkStart w:id="29" w:name="_Toc490537871"/>
      <w:bookmarkStart w:id="30" w:name="_Ref490549350"/>
      <w:bookmarkStart w:id="31" w:name="_Toc490551280"/>
      <w:bookmarkStart w:id="32" w:name="_Toc490551588"/>
      <w:bookmarkStart w:id="33" w:name="_Toc506202015"/>
      <w:bookmarkStart w:id="34" w:name="_Toc490467440"/>
      <w:bookmarkStart w:id="35" w:name="_Toc490537858"/>
      <w:bookmarkStart w:id="36" w:name="_Toc490551265"/>
      <w:bookmarkStart w:id="37" w:name="_Toc490551573"/>
      <w:bookmarkStart w:id="38" w:name="_Ref483926869"/>
      <w:bookmarkStart w:id="39" w:name="_Toc490467415"/>
      <w:bookmarkEnd w:id="21"/>
      <w:bookmarkEnd w:id="22"/>
      <w:bookmarkEnd w:id="23"/>
      <w:bookmarkEnd w:id="24"/>
      <w:bookmarkEnd w:id="27"/>
      <w:bookmarkEnd w:id="28"/>
      <w:r>
        <w:t>Kommunikasjon i tilbudsperioden</w:t>
      </w:r>
      <w:bookmarkEnd w:id="29"/>
      <w:bookmarkEnd w:id="30"/>
      <w:bookmarkEnd w:id="31"/>
      <w:bookmarkEnd w:id="32"/>
      <w:bookmarkEnd w:id="33"/>
    </w:p>
    <w:p w14:paraId="7F549FCA" w14:textId="77777777" w:rsidR="00EC049A" w:rsidRDefault="00EC049A" w:rsidP="00EC049A">
      <w:pPr>
        <w:pStyle w:val="Overskrift2"/>
        <w:rPr>
          <w:lang w:val="nb-NO"/>
        </w:rPr>
      </w:pPr>
      <w:bookmarkStart w:id="40" w:name="_Hlt496327578"/>
      <w:bookmarkStart w:id="41" w:name="_Ref495122666"/>
      <w:bookmarkStart w:id="42" w:name="_Ref497018285"/>
      <w:bookmarkStart w:id="43" w:name="_Toc506202016"/>
      <w:bookmarkEnd w:id="40"/>
      <w:r>
        <w:rPr>
          <w:lang w:val="nb-NO"/>
        </w:rPr>
        <w:t>Hovedprinsipp</w:t>
      </w:r>
      <w:bookmarkEnd w:id="41"/>
      <w:r>
        <w:rPr>
          <w:lang w:val="nb-NO"/>
        </w:rPr>
        <w:t xml:space="preserve"> for kommunikasjon</w:t>
      </w:r>
      <w:bookmarkEnd w:id="42"/>
      <w:bookmarkEnd w:id="43"/>
    </w:p>
    <w:p w14:paraId="7F549FCB" w14:textId="77777777" w:rsidR="00EC049A" w:rsidRPr="00FD6F8D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>All kommunikasjon skal være på norsk.</w:t>
      </w:r>
    </w:p>
    <w:p w14:paraId="7F549FCC" w14:textId="0B76B98B" w:rsidR="00EC049A" w:rsidRPr="00FD6F8D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Alle spørsmål og henvendelser angående denne forespørselen skal rettes til </w:t>
      </w:r>
      <w:r w:rsidR="00620925"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 sin</w:t>
      </w:r>
      <w:r w:rsidRPr="00FD6F8D">
        <w:rPr>
          <w:rFonts w:ascii="Myriad Pro" w:hAnsi="Myriad Pro"/>
        </w:rPr>
        <w:t xml:space="preserve"> kontaktperson</w:t>
      </w:r>
      <w:r w:rsidR="00317AC2">
        <w:rPr>
          <w:rFonts w:ascii="Myriad Pro" w:hAnsi="Myriad Pro"/>
        </w:rPr>
        <w:t>.</w:t>
      </w:r>
      <w:r w:rsidRPr="00FD6F8D">
        <w:rPr>
          <w:rFonts w:ascii="Myriad Pro" w:hAnsi="Myriad Pro"/>
        </w:rPr>
        <w:t xml:space="preserve"> </w:t>
      </w:r>
    </w:p>
    <w:p w14:paraId="57AF77DA" w14:textId="77777777" w:rsidR="001D69BA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Spørsmålene skal være skriftlige med referanse til forespørselsnummer. </w:t>
      </w:r>
    </w:p>
    <w:p w14:paraId="7F549FCD" w14:textId="24F13550" w:rsidR="00EC049A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>Spørsmålene vil bli gjennomgått og besvart</w:t>
      </w:r>
      <w:r w:rsidR="00951882" w:rsidRPr="00FD6F8D">
        <w:rPr>
          <w:rFonts w:ascii="Myriad Pro" w:hAnsi="Myriad Pro"/>
        </w:rPr>
        <w:t>, og deretter</w:t>
      </w:r>
      <w:r w:rsidRPr="00FD6F8D">
        <w:rPr>
          <w:rFonts w:ascii="Myriad Pro" w:hAnsi="Myriad Pro"/>
        </w:rPr>
        <w:t xml:space="preserve"> anonymisert</w:t>
      </w:r>
      <w:r w:rsidR="00951882" w:rsidRPr="00FD6F8D">
        <w:rPr>
          <w:rFonts w:ascii="Myriad Pro" w:hAnsi="Myriad Pro"/>
        </w:rPr>
        <w:t xml:space="preserve"> </w:t>
      </w:r>
      <w:r w:rsidRPr="00FD6F8D">
        <w:rPr>
          <w:rFonts w:ascii="Myriad Pro" w:hAnsi="Myriad Pro"/>
        </w:rPr>
        <w:t>og</w:t>
      </w:r>
      <w:r w:rsidR="00951882" w:rsidRPr="00FD6F8D">
        <w:rPr>
          <w:rFonts w:ascii="Myriad Pro" w:hAnsi="Myriad Pro"/>
        </w:rPr>
        <w:t xml:space="preserve"> </w:t>
      </w:r>
      <w:r w:rsidR="001D69BA">
        <w:rPr>
          <w:rFonts w:ascii="Myriad Pro" w:hAnsi="Myriad Pro"/>
        </w:rPr>
        <w:t>kunngjort på Doffin</w:t>
      </w:r>
      <w:r w:rsidR="00317AC2">
        <w:rPr>
          <w:rFonts w:ascii="Myriad Pro" w:hAnsi="Myriad Pro"/>
        </w:rPr>
        <w:t xml:space="preserve"> gjennom Mercell</w:t>
      </w:r>
      <w:r w:rsidR="001D69BA">
        <w:rPr>
          <w:rFonts w:ascii="Myriad Pro" w:hAnsi="Myriad Pro"/>
        </w:rPr>
        <w:t>.</w:t>
      </w:r>
    </w:p>
    <w:p w14:paraId="09C27252" w14:textId="29ED3696" w:rsidR="00191707" w:rsidRDefault="00191707" w:rsidP="00EC049A">
      <w:pPr>
        <w:pStyle w:val="Contractstyle"/>
        <w:rPr>
          <w:rFonts w:ascii="Myriad Pro" w:hAnsi="Myriad Pro"/>
        </w:rPr>
      </w:pPr>
    </w:p>
    <w:p w14:paraId="10A520EF" w14:textId="77777777" w:rsidR="00191707" w:rsidRDefault="00191707" w:rsidP="00EC049A">
      <w:pPr>
        <w:pStyle w:val="Contractstyle"/>
        <w:rPr>
          <w:rFonts w:ascii="Myriad Pro" w:hAnsi="Myriad Pro"/>
        </w:rPr>
      </w:pPr>
    </w:p>
    <w:p w14:paraId="7DF73298" w14:textId="77777777" w:rsidR="00191707" w:rsidRDefault="00191707" w:rsidP="00EC049A">
      <w:pPr>
        <w:pStyle w:val="Contractstyle"/>
        <w:rPr>
          <w:rFonts w:ascii="Myriad Pro" w:hAnsi="Myriad Pro"/>
        </w:rPr>
      </w:pPr>
    </w:p>
    <w:p w14:paraId="1004AA5A" w14:textId="77777777" w:rsidR="00191707" w:rsidRPr="00FD6F8D" w:rsidRDefault="00191707" w:rsidP="00EC049A">
      <w:pPr>
        <w:pStyle w:val="Contractstyle"/>
        <w:rPr>
          <w:rFonts w:ascii="Myriad Pro" w:hAnsi="Myriad Pro"/>
        </w:rPr>
      </w:pPr>
    </w:p>
    <w:p w14:paraId="7F549FCE" w14:textId="144EDA5C" w:rsidR="00EC049A" w:rsidRDefault="007F0D94" w:rsidP="00EC049A">
      <w:pPr>
        <w:pStyle w:val="Overskrift2"/>
      </w:pPr>
      <w:bookmarkStart w:id="44" w:name="_Toc506202017"/>
      <w:r>
        <w:lastRenderedPageBreak/>
        <w:t>Kontaktpersoner</w:t>
      </w:r>
      <w:bookmarkEnd w:id="44"/>
      <w:r w:rsidR="00951882">
        <w:t xml:space="preserve"> </w:t>
      </w:r>
    </w:p>
    <w:p w14:paraId="7F549FCF" w14:textId="77777777" w:rsidR="00951882" w:rsidRPr="00FD6F8D" w:rsidRDefault="00951882" w:rsidP="00951882">
      <w:pPr>
        <w:pStyle w:val="Contractstyle"/>
        <w:rPr>
          <w:rFonts w:ascii="Myriad Pro" w:hAnsi="Myriad Pro"/>
          <w:lang w:val="en-GB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5529"/>
      </w:tblGrid>
      <w:tr w:rsidR="00EC049A" w14:paraId="7F549FD2" w14:textId="77777777" w:rsidTr="0086195A">
        <w:tc>
          <w:tcPr>
            <w:tcW w:w="2338" w:type="dxa"/>
          </w:tcPr>
          <w:p w14:paraId="7F549FD0" w14:textId="77777777" w:rsidR="00EC049A" w:rsidRPr="00600CAA" w:rsidRDefault="00EC049A" w:rsidP="00CB6599">
            <w:pPr>
              <w:keepNext/>
              <w:rPr>
                <w:rFonts w:ascii="Myriad Pro" w:hAnsi="Myriad Pro"/>
                <w:sz w:val="22"/>
                <w:szCs w:val="22"/>
                <w:lang w:val="nb-NO"/>
              </w:rPr>
            </w:pPr>
            <w:r w:rsidRPr="00600CAA">
              <w:rPr>
                <w:rFonts w:ascii="Myriad Pro" w:hAnsi="Myriad Pro"/>
                <w:sz w:val="22"/>
                <w:szCs w:val="22"/>
                <w:lang w:val="nb-NO"/>
              </w:rPr>
              <w:t>Saksbehandler:</w:t>
            </w:r>
          </w:p>
        </w:tc>
        <w:tc>
          <w:tcPr>
            <w:tcW w:w="5529" w:type="dxa"/>
          </w:tcPr>
          <w:p w14:paraId="7F549FD1" w14:textId="77777777" w:rsidR="00EC049A" w:rsidRPr="00600CAA" w:rsidRDefault="00951882" w:rsidP="0086195A">
            <w:pPr>
              <w:keepNext/>
              <w:rPr>
                <w:rFonts w:ascii="Myriad Pro" w:hAnsi="Myriad Pro"/>
                <w:sz w:val="22"/>
                <w:szCs w:val="22"/>
                <w:lang w:val="nb-NO"/>
              </w:rPr>
            </w:pPr>
            <w:r w:rsidRPr="00600CAA">
              <w:rPr>
                <w:rFonts w:ascii="Myriad Pro" w:hAnsi="Myriad Pro"/>
                <w:sz w:val="22"/>
                <w:szCs w:val="22"/>
                <w:lang w:val="nb-NO"/>
              </w:rPr>
              <w:t>Line Holte Kvinge</w:t>
            </w:r>
          </w:p>
        </w:tc>
      </w:tr>
      <w:tr w:rsidR="00EC049A" w14:paraId="7F549FD5" w14:textId="77777777" w:rsidTr="0086195A">
        <w:tc>
          <w:tcPr>
            <w:tcW w:w="2338" w:type="dxa"/>
          </w:tcPr>
          <w:p w14:paraId="7F549FD3" w14:textId="77777777" w:rsidR="00EC049A" w:rsidRPr="00600CAA" w:rsidRDefault="00EC049A" w:rsidP="0086195A">
            <w:pPr>
              <w:keepNext/>
              <w:rPr>
                <w:rFonts w:ascii="Myriad Pro" w:hAnsi="Myriad Pro"/>
                <w:sz w:val="22"/>
                <w:szCs w:val="22"/>
                <w:lang w:val="nb-NO"/>
              </w:rPr>
            </w:pPr>
            <w:r w:rsidRPr="00600CAA">
              <w:rPr>
                <w:rFonts w:ascii="Myriad Pro" w:hAnsi="Myriad Pro"/>
                <w:sz w:val="22"/>
                <w:szCs w:val="22"/>
                <w:lang w:val="nb-NO"/>
              </w:rPr>
              <w:t>Telefon:</w:t>
            </w:r>
          </w:p>
        </w:tc>
        <w:tc>
          <w:tcPr>
            <w:tcW w:w="5529" w:type="dxa"/>
          </w:tcPr>
          <w:p w14:paraId="7F549FD4" w14:textId="77777777" w:rsidR="00EC049A" w:rsidRPr="00600CAA" w:rsidRDefault="00EC049A" w:rsidP="00951882">
            <w:pPr>
              <w:keepNext/>
              <w:rPr>
                <w:rFonts w:ascii="Myriad Pro" w:hAnsi="Myriad Pro"/>
                <w:sz w:val="22"/>
                <w:szCs w:val="22"/>
                <w:lang w:val="de-DE"/>
              </w:rPr>
            </w:pPr>
            <w:r w:rsidRPr="00600CAA">
              <w:rPr>
                <w:rFonts w:ascii="Myriad Pro" w:hAnsi="Myriad Pro"/>
                <w:noProof/>
                <w:sz w:val="22"/>
                <w:szCs w:val="22"/>
              </w:rPr>
              <w:t>+47 67 86 29 </w:t>
            </w:r>
            <w:r w:rsidR="00951882" w:rsidRPr="00600CAA">
              <w:rPr>
                <w:rFonts w:ascii="Myriad Pro" w:hAnsi="Myriad Pro"/>
                <w:noProof/>
                <w:sz w:val="22"/>
                <w:szCs w:val="22"/>
              </w:rPr>
              <w:t>69</w:t>
            </w:r>
          </w:p>
        </w:tc>
      </w:tr>
      <w:tr w:rsidR="00EC049A" w14:paraId="7F549FDB" w14:textId="77777777" w:rsidTr="0086195A">
        <w:tc>
          <w:tcPr>
            <w:tcW w:w="2338" w:type="dxa"/>
            <w:tcBorders>
              <w:bottom w:val="single" w:sz="4" w:space="0" w:color="auto"/>
            </w:tcBorders>
          </w:tcPr>
          <w:p w14:paraId="7F549FD9" w14:textId="77777777" w:rsidR="00EC049A" w:rsidRPr="00600CAA" w:rsidRDefault="00EC049A" w:rsidP="0086195A">
            <w:pPr>
              <w:keepNext/>
              <w:rPr>
                <w:rFonts w:ascii="Myriad Pro" w:hAnsi="Myriad Pro"/>
                <w:sz w:val="22"/>
                <w:szCs w:val="22"/>
                <w:lang w:val="de-DE"/>
              </w:rPr>
            </w:pPr>
            <w:r w:rsidRPr="00600CAA">
              <w:rPr>
                <w:rFonts w:ascii="Myriad Pro" w:hAnsi="Myriad Pro"/>
                <w:sz w:val="22"/>
                <w:szCs w:val="22"/>
                <w:lang w:val="de-DE"/>
              </w:rPr>
              <w:t>E-post: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14:paraId="7F549FDA" w14:textId="77777777" w:rsidR="00EC049A" w:rsidRPr="00600CAA" w:rsidRDefault="00951882" w:rsidP="00951882">
            <w:pPr>
              <w:keepNext/>
              <w:rPr>
                <w:rFonts w:ascii="Myriad Pro" w:hAnsi="Myriad Pro"/>
                <w:color w:val="0070C0"/>
                <w:sz w:val="22"/>
                <w:szCs w:val="22"/>
                <w:lang w:val="de-DE"/>
              </w:rPr>
            </w:pPr>
            <w:r w:rsidRPr="00600CAA">
              <w:rPr>
                <w:rStyle w:val="Hyperkobling"/>
                <w:rFonts w:ascii="Myriad Pro" w:hAnsi="Myriad Pro"/>
                <w:sz w:val="22"/>
                <w:szCs w:val="22"/>
                <w:u w:val="none"/>
                <w:lang w:val="nb-NO"/>
              </w:rPr>
              <w:t>lkvinge@mil.no</w:t>
            </w:r>
          </w:p>
        </w:tc>
      </w:tr>
    </w:tbl>
    <w:p w14:paraId="7F549FDD" w14:textId="77777777" w:rsidR="00EC049A" w:rsidRDefault="00EC049A" w:rsidP="00EC049A">
      <w:pPr>
        <w:pStyle w:val="Overskrift2"/>
        <w:rPr>
          <w:lang w:val="nb-NO"/>
        </w:rPr>
      </w:pPr>
      <w:bookmarkStart w:id="45" w:name="_Ref2144841"/>
      <w:bookmarkStart w:id="46" w:name="_Toc506202018"/>
      <w:r>
        <w:rPr>
          <w:lang w:val="nb-NO"/>
        </w:rPr>
        <w:t>Rettelse, supplering eller endring av forespørselen</w:t>
      </w:r>
      <w:bookmarkEnd w:id="34"/>
      <w:bookmarkEnd w:id="35"/>
      <w:bookmarkEnd w:id="36"/>
      <w:bookmarkEnd w:id="37"/>
      <w:bookmarkEnd w:id="45"/>
      <w:bookmarkEnd w:id="46"/>
    </w:p>
    <w:p w14:paraId="7F549FDE" w14:textId="2141B6C9" w:rsidR="00EC049A" w:rsidRPr="00FD6F8D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Rettelser, suppleringer eller endringer av forespørselen vil bli meddelt skriftlig samtidig til alle tilbydere som har meldt sin interesse for kunngjøringen på </w:t>
      </w:r>
      <w:hyperlink r:id="rId13" w:history="1">
        <w:r w:rsidR="00951882" w:rsidRPr="00F565AE">
          <w:rPr>
            <w:rStyle w:val="Hyperkobling"/>
            <w:rFonts w:ascii="Myriad Pro" w:hAnsi="Myriad Pro"/>
            <w:u w:val="none"/>
          </w:rPr>
          <w:t>www.doffin.no</w:t>
        </w:r>
      </w:hyperlink>
      <w:r w:rsidRPr="00FD6F8D">
        <w:rPr>
          <w:rFonts w:ascii="Myriad Pro" w:hAnsi="Myriad Pro"/>
        </w:rPr>
        <w:t xml:space="preserve"> og lastet ned kunngjøringens Kvalifikasjonsgrunnlag.</w:t>
      </w:r>
      <w:r w:rsidR="00C54F0A" w:rsidRPr="00FD6F8D">
        <w:rPr>
          <w:rFonts w:ascii="Myriad Pro" w:hAnsi="Myriad Pro"/>
        </w:rPr>
        <w:br/>
      </w:r>
    </w:p>
    <w:p w14:paraId="7F549FE2" w14:textId="3BA04DAB" w:rsidR="006F55D0" w:rsidRDefault="006F55D0" w:rsidP="00611BE9">
      <w:pPr>
        <w:pStyle w:val="Overskrift2"/>
      </w:pPr>
      <w:bookmarkStart w:id="47" w:name="_Toc506202019"/>
      <w:r w:rsidRPr="00F565AE">
        <w:rPr>
          <w:lang w:val="nb-NO"/>
        </w:rPr>
        <w:t>Spørsmål</w:t>
      </w:r>
      <w:r w:rsidR="00611BE9">
        <w:t xml:space="preserve"> </w:t>
      </w:r>
      <w:r w:rsidR="00611BE9" w:rsidRPr="00F565AE">
        <w:rPr>
          <w:lang w:val="nb-NO"/>
        </w:rPr>
        <w:t>til</w:t>
      </w:r>
      <w:r w:rsidR="00611BE9">
        <w:t xml:space="preserve"> </w:t>
      </w:r>
      <w:r w:rsidR="00611BE9" w:rsidRPr="00F565AE">
        <w:rPr>
          <w:lang w:val="nb-NO"/>
        </w:rPr>
        <w:t>kvalifikasjonsgrunnlaget</w:t>
      </w:r>
      <w:bookmarkEnd w:id="47"/>
    </w:p>
    <w:p w14:paraId="7F549FE3" w14:textId="160B243C" w:rsidR="006F55D0" w:rsidRPr="00FD6F8D" w:rsidRDefault="001D4D38" w:rsidP="006F55D0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>Spørsmål som ønskes besvart s</w:t>
      </w:r>
      <w:r w:rsidR="006F55D0" w:rsidRPr="00FD6F8D">
        <w:rPr>
          <w:rFonts w:ascii="Myriad Pro" w:hAnsi="Myriad Pro"/>
        </w:rPr>
        <w:t>kal med</w:t>
      </w:r>
      <w:r w:rsidRPr="00FD6F8D">
        <w:rPr>
          <w:rFonts w:ascii="Myriad Pro" w:hAnsi="Myriad Pro"/>
        </w:rPr>
        <w:t>deles</w:t>
      </w:r>
      <w:r w:rsidR="006F55D0" w:rsidRPr="00FD6F8D">
        <w:rPr>
          <w:rFonts w:ascii="Myriad Pro" w:hAnsi="Myriad Pro"/>
        </w:rPr>
        <w:t xml:space="preserve"> </w:t>
      </w:r>
      <w:r w:rsidR="00620925"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</w:t>
      </w:r>
      <w:r w:rsidR="006F55D0" w:rsidRPr="00FD6F8D">
        <w:rPr>
          <w:rFonts w:ascii="Myriad Pro" w:hAnsi="Myriad Pro"/>
        </w:rPr>
        <w:t xml:space="preserve"> skriftlig </w:t>
      </w:r>
      <w:r w:rsidR="00951882" w:rsidRPr="00FD6F8D">
        <w:rPr>
          <w:rFonts w:ascii="Myriad Pro" w:hAnsi="Myriad Pro"/>
        </w:rPr>
        <w:t>i</w:t>
      </w:r>
      <w:r w:rsidR="006F55D0" w:rsidRPr="00FD6F8D">
        <w:rPr>
          <w:rFonts w:ascii="Myriad Pro" w:hAnsi="Myriad Pro"/>
        </w:rPr>
        <w:t xml:space="preserve"> henhold til </w:t>
      </w:r>
      <w:r w:rsidR="00FB5452">
        <w:rPr>
          <w:rFonts w:ascii="Myriad Pro" w:hAnsi="Myriad Pro"/>
        </w:rPr>
        <w:t>kapittel</w:t>
      </w:r>
      <w:r w:rsidR="006F55D0" w:rsidRPr="00FD6F8D">
        <w:rPr>
          <w:rFonts w:ascii="Myriad Pro" w:hAnsi="Myriad Pro"/>
        </w:rPr>
        <w:t xml:space="preserve"> 6.1 over</w:t>
      </w:r>
      <w:r w:rsidR="00611BE9">
        <w:rPr>
          <w:rFonts w:ascii="Myriad Pro" w:hAnsi="Myriad Pro"/>
        </w:rPr>
        <w:t xml:space="preserve"> med frist </w:t>
      </w:r>
      <w:r w:rsidR="00611BE9" w:rsidRPr="00191707">
        <w:rPr>
          <w:rFonts w:ascii="Myriad Pro" w:hAnsi="Myriad Pro"/>
          <w:b/>
        </w:rPr>
        <w:t>2018-02-26</w:t>
      </w:r>
      <w:r w:rsidR="006F55D0" w:rsidRPr="00191707">
        <w:rPr>
          <w:rFonts w:ascii="Myriad Pro" w:hAnsi="Myriad Pro"/>
          <w:b/>
        </w:rPr>
        <w:t>.</w:t>
      </w:r>
      <w:r w:rsidR="006F55D0" w:rsidRPr="00FD6F8D">
        <w:rPr>
          <w:rFonts w:ascii="Myriad Pro" w:hAnsi="Myriad Pro"/>
        </w:rPr>
        <w:t xml:space="preserve"> Spørsmål og svar vil</w:t>
      </w:r>
      <w:r w:rsidR="00617B41">
        <w:rPr>
          <w:rFonts w:ascii="Myriad Pro" w:hAnsi="Myriad Pro"/>
        </w:rPr>
        <w:t xml:space="preserve"> bli anonymisert og meddelt </w:t>
      </w:r>
      <w:r w:rsidR="00611BE9">
        <w:rPr>
          <w:rFonts w:ascii="Myriad Pro" w:hAnsi="Myriad Pro"/>
        </w:rPr>
        <w:t>alle tilbyder</w:t>
      </w:r>
      <w:r w:rsidR="001D69BA">
        <w:rPr>
          <w:rFonts w:ascii="Myriad Pro" w:hAnsi="Myriad Pro"/>
        </w:rPr>
        <w:t>n</w:t>
      </w:r>
      <w:r w:rsidR="00611BE9">
        <w:rPr>
          <w:rFonts w:ascii="Myriad Pro" w:hAnsi="Myriad Pro"/>
        </w:rPr>
        <w:t xml:space="preserve">e. </w:t>
      </w:r>
    </w:p>
    <w:p w14:paraId="7F549FE6" w14:textId="7835B59A" w:rsidR="00EC049A" w:rsidRDefault="00EC049A" w:rsidP="00EC049A">
      <w:pPr>
        <w:pStyle w:val="Overskrift1"/>
      </w:pPr>
      <w:bookmarkStart w:id="48" w:name="_Toc506202020"/>
      <w:r>
        <w:t>Krav til besvarelse</w:t>
      </w:r>
      <w:r w:rsidR="003C4F5D">
        <w:t>n</w:t>
      </w:r>
      <w:bookmarkEnd w:id="48"/>
    </w:p>
    <w:p w14:paraId="7F549FE7" w14:textId="77777777" w:rsidR="00EC049A" w:rsidRDefault="00EC049A" w:rsidP="00EC049A">
      <w:pPr>
        <w:pStyle w:val="Overskrift2"/>
        <w:rPr>
          <w:lang w:val="nb-NO"/>
        </w:rPr>
      </w:pPr>
      <w:bookmarkStart w:id="49" w:name="_Toc490467433"/>
      <w:bookmarkStart w:id="50" w:name="_Toc490537860"/>
      <w:bookmarkStart w:id="51" w:name="_Ref490544485"/>
      <w:bookmarkStart w:id="52" w:name="_Toc490551267"/>
      <w:bookmarkStart w:id="53" w:name="_Toc490551575"/>
      <w:bookmarkStart w:id="54" w:name="_Toc496326809"/>
      <w:bookmarkStart w:id="55" w:name="_Toc499612672"/>
      <w:bookmarkStart w:id="56" w:name="_Toc506202021"/>
      <w:r>
        <w:rPr>
          <w:lang w:val="nb-NO"/>
        </w:rPr>
        <w:t>Besvarelsens struktur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F549FE8" w14:textId="77777777" w:rsidR="00EC049A" w:rsidRPr="00FD6F8D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Besvarelsen skal bestå av følgende deler: </w:t>
      </w:r>
    </w:p>
    <w:p w14:paraId="7F549FE9" w14:textId="5D0B210C" w:rsidR="00EC049A" w:rsidRDefault="00EC049A" w:rsidP="00EC049A">
      <w:pPr>
        <w:pStyle w:val="Contractstyle"/>
        <w:numPr>
          <w:ilvl w:val="0"/>
          <w:numId w:val="14"/>
        </w:numPr>
        <w:rPr>
          <w:rFonts w:ascii="Myriad Pro" w:hAnsi="Myriad Pro"/>
        </w:rPr>
      </w:pPr>
      <w:r w:rsidRPr="00FD6F8D">
        <w:rPr>
          <w:rFonts w:ascii="Myriad Pro" w:hAnsi="Myriad Pro"/>
        </w:rPr>
        <w:t xml:space="preserve">Signert </w:t>
      </w:r>
      <w:r w:rsidR="00A303DE">
        <w:rPr>
          <w:rFonts w:ascii="Myriad Pro" w:hAnsi="Myriad Pro"/>
        </w:rPr>
        <w:t>forespørsel om deltakelse</w:t>
      </w:r>
      <w:r w:rsidRPr="00FD6F8D">
        <w:rPr>
          <w:rFonts w:ascii="Myriad Pro" w:hAnsi="Myriad Pro"/>
        </w:rPr>
        <w:t xml:space="preserve"> </w:t>
      </w:r>
      <w:r w:rsidR="00A303DE">
        <w:rPr>
          <w:rFonts w:ascii="Myriad Pro" w:hAnsi="Myriad Pro"/>
        </w:rPr>
        <w:t>prekvalifisering</w:t>
      </w:r>
      <w:r w:rsidR="00F10DCD">
        <w:rPr>
          <w:rFonts w:ascii="Myriad Pro" w:hAnsi="Myriad Pro"/>
        </w:rPr>
        <w:t>,</w:t>
      </w:r>
      <w:r w:rsidR="00A303DE">
        <w:rPr>
          <w:rFonts w:ascii="Myriad Pro" w:hAnsi="Myriad Pro"/>
        </w:rPr>
        <w:t xml:space="preserve"> </w:t>
      </w:r>
      <w:r w:rsidRPr="00FD6F8D">
        <w:rPr>
          <w:rFonts w:ascii="Myriad Pro" w:hAnsi="Myriad Pro"/>
        </w:rPr>
        <w:t xml:space="preserve">i henhold til </w:t>
      </w:r>
      <w:r w:rsidR="00A303DE">
        <w:rPr>
          <w:rFonts w:ascii="Myriad Pro" w:hAnsi="Myriad Pro"/>
        </w:rPr>
        <w:t>V</w:t>
      </w:r>
      <w:r w:rsidRPr="00FD6F8D">
        <w:rPr>
          <w:rFonts w:ascii="Myriad Pro" w:hAnsi="Myriad Pro"/>
        </w:rPr>
        <w:t>edlegg</w:t>
      </w:r>
      <w:r w:rsidRPr="00FD6F8D">
        <w:rPr>
          <w:rStyle w:val="Sluttnotereferanse"/>
          <w:rFonts w:ascii="Myriad Pro" w:hAnsi="Myriad Pro"/>
        </w:rPr>
        <w:t xml:space="preserve"> </w:t>
      </w:r>
      <w:r w:rsidR="00157218" w:rsidRPr="00FD6F8D">
        <w:rPr>
          <w:rFonts w:ascii="Myriad Pro" w:hAnsi="Myriad Pro"/>
        </w:rPr>
        <w:t>C</w:t>
      </w:r>
      <w:r w:rsidR="00A303DE">
        <w:rPr>
          <w:rFonts w:ascii="Myriad Pro" w:hAnsi="Myriad Pro"/>
        </w:rPr>
        <w:t>.</w:t>
      </w:r>
    </w:p>
    <w:p w14:paraId="24D640FE" w14:textId="50C3D444" w:rsidR="00A303DE" w:rsidRDefault="00A303DE" w:rsidP="00A303DE">
      <w:pPr>
        <w:pStyle w:val="Contractstyle"/>
        <w:numPr>
          <w:ilvl w:val="0"/>
          <w:numId w:val="14"/>
        </w:numPr>
        <w:rPr>
          <w:rFonts w:ascii="Myriad Pro" w:hAnsi="Myriad Pro"/>
        </w:rPr>
      </w:pPr>
      <w:bookmarkStart w:id="57" w:name="_Toc490467444"/>
      <w:bookmarkStart w:id="58" w:name="_Toc490537862"/>
      <w:bookmarkStart w:id="59" w:name="_Toc490551271"/>
      <w:bookmarkStart w:id="60" w:name="_Toc490551579"/>
      <w:bookmarkStart w:id="61" w:name="_Toc496326811"/>
      <w:bookmarkStart w:id="62" w:name="_Toc499612674"/>
      <w:r>
        <w:rPr>
          <w:rFonts w:ascii="Myriad Pro" w:hAnsi="Myriad Pro"/>
        </w:rPr>
        <w:t>Utfylt Vedlegg B – Skjema for besvarelse, som d</w:t>
      </w:r>
      <w:r w:rsidRPr="00FD6F8D">
        <w:rPr>
          <w:rFonts w:ascii="Myriad Pro" w:hAnsi="Myriad Pro"/>
        </w:rPr>
        <w:t>okumentasjon på oppfyllelse av kvalifikasjonskrav</w:t>
      </w:r>
      <w:r>
        <w:rPr>
          <w:rFonts w:ascii="Myriad Pro" w:hAnsi="Myriad Pro"/>
        </w:rPr>
        <w:t xml:space="preserve"> </w:t>
      </w:r>
      <w:r w:rsidRPr="00FD6F8D">
        <w:rPr>
          <w:rFonts w:ascii="Myriad Pro" w:hAnsi="Myriad Pro"/>
        </w:rPr>
        <w:t xml:space="preserve">som angitt i </w:t>
      </w:r>
      <w:r w:rsidR="00B06292">
        <w:rPr>
          <w:rFonts w:ascii="Myriad Pro" w:hAnsi="Myriad Pro"/>
        </w:rPr>
        <w:t>V</w:t>
      </w:r>
      <w:r w:rsidRPr="00FD6F8D">
        <w:rPr>
          <w:rFonts w:ascii="Myriad Pro" w:hAnsi="Myriad Pro"/>
        </w:rPr>
        <w:t>edlegg A</w:t>
      </w:r>
      <w:r w:rsidR="008F2D05">
        <w:rPr>
          <w:rFonts w:ascii="Myriad Pro" w:hAnsi="Myriad Pro"/>
        </w:rPr>
        <w:t>,</w:t>
      </w:r>
      <w:r w:rsidRPr="00FD6F8D">
        <w:rPr>
          <w:rFonts w:ascii="Myriad Pro" w:hAnsi="Myriad Pro"/>
        </w:rPr>
        <w:t xml:space="preserve"> Kvalifikasjonskrav og utvelgelseskriterier. </w:t>
      </w:r>
    </w:p>
    <w:p w14:paraId="72FDA0CC" w14:textId="1152BB44" w:rsidR="00A303DE" w:rsidRPr="006B711C" w:rsidRDefault="00A303DE" w:rsidP="00E81FA1">
      <w:pPr>
        <w:pStyle w:val="Contractstyle"/>
        <w:numPr>
          <w:ilvl w:val="0"/>
          <w:numId w:val="14"/>
        </w:numPr>
        <w:rPr>
          <w:rFonts w:ascii="Myriad Pro" w:hAnsi="Myriad Pro"/>
        </w:rPr>
      </w:pPr>
      <w:r>
        <w:rPr>
          <w:rFonts w:ascii="Myriad Pro" w:hAnsi="Myriad Pro"/>
        </w:rPr>
        <w:t>Utfylt Vedlegg D – Forpliktelseserklæring ved bruk av underleverandør</w:t>
      </w:r>
      <w:r w:rsidR="00365AFD">
        <w:rPr>
          <w:rFonts w:ascii="Myriad Pro" w:hAnsi="Myriad Pro"/>
        </w:rPr>
        <w:t>er</w:t>
      </w:r>
      <w:r>
        <w:rPr>
          <w:rFonts w:ascii="Myriad Pro" w:hAnsi="Myriad Pro"/>
        </w:rPr>
        <w:t xml:space="preserve">, </w:t>
      </w:r>
      <w:r w:rsidR="00365AFD">
        <w:rPr>
          <w:rFonts w:ascii="Myriad Pro" w:hAnsi="Myriad Pro"/>
        </w:rPr>
        <w:t xml:space="preserve">en </w:t>
      </w:r>
      <w:r>
        <w:rPr>
          <w:rFonts w:ascii="Myriad Pro" w:hAnsi="Myriad Pro"/>
        </w:rPr>
        <w:t>for hver</w:t>
      </w:r>
      <w:r w:rsidR="00365AFD">
        <w:rPr>
          <w:rFonts w:ascii="Myriad Pro" w:hAnsi="Myriad Pro"/>
        </w:rPr>
        <w:t xml:space="preserve"> </w:t>
      </w:r>
      <w:r>
        <w:rPr>
          <w:rFonts w:ascii="Myriad Pro" w:hAnsi="Myriad Pro"/>
        </w:rPr>
        <w:t>underleverandør</w:t>
      </w:r>
      <w:r w:rsidR="00365AFD">
        <w:rPr>
          <w:rFonts w:ascii="Myriad Pro" w:hAnsi="Myriad Pro"/>
        </w:rPr>
        <w:t xml:space="preserve">. </w:t>
      </w:r>
      <w:r w:rsidR="00365AFD" w:rsidRPr="006B711C">
        <w:rPr>
          <w:rFonts w:ascii="Myriad Pro" w:hAnsi="Myriad Pro"/>
        </w:rPr>
        <w:t>Dersom det skal benyttes underleverandører til å oppfylle kvalifikasjonskrav</w:t>
      </w:r>
      <w:r w:rsidR="00921FEF">
        <w:rPr>
          <w:rFonts w:ascii="Myriad Pro" w:hAnsi="Myriad Pro"/>
        </w:rPr>
        <w:t>ene</w:t>
      </w:r>
      <w:r w:rsidR="00365AFD" w:rsidRPr="006B711C">
        <w:rPr>
          <w:rFonts w:ascii="Myriad Pro" w:hAnsi="Myriad Pro"/>
        </w:rPr>
        <w:t xml:space="preserve"> i for</w:t>
      </w:r>
      <w:r w:rsidR="004C5348" w:rsidRPr="006B711C">
        <w:rPr>
          <w:rFonts w:ascii="Myriad Pro" w:hAnsi="Myriad Pro"/>
        </w:rPr>
        <w:t>bindelse med prekvalifiseringen, så</w:t>
      </w:r>
      <w:r w:rsidR="00365AFD" w:rsidRPr="006B711C">
        <w:rPr>
          <w:rFonts w:ascii="Myriad Pro" w:hAnsi="Myriad Pro"/>
        </w:rPr>
        <w:t xml:space="preserve"> må </w:t>
      </w:r>
      <w:r w:rsidR="00921FEF">
        <w:rPr>
          <w:rFonts w:ascii="Myriad Pro" w:hAnsi="Myriad Pro"/>
        </w:rPr>
        <w:t>aktuelle underleverandører</w:t>
      </w:r>
      <w:r w:rsidR="004F1680">
        <w:rPr>
          <w:rFonts w:ascii="Myriad Pro" w:hAnsi="Myriad Pro"/>
        </w:rPr>
        <w:t xml:space="preserve"> </w:t>
      </w:r>
      <w:r w:rsidR="00365AFD" w:rsidRPr="006B711C">
        <w:rPr>
          <w:rFonts w:ascii="Myriad Pro" w:hAnsi="Myriad Pro"/>
        </w:rPr>
        <w:t>fylle ut</w:t>
      </w:r>
      <w:r w:rsidR="004F1680">
        <w:rPr>
          <w:rFonts w:ascii="Myriad Pro" w:hAnsi="Myriad Pro"/>
        </w:rPr>
        <w:t xml:space="preserve"> og sende inn eget </w:t>
      </w:r>
      <w:r w:rsidR="002A0199">
        <w:rPr>
          <w:rFonts w:ascii="Myriad Pro" w:hAnsi="Myriad Pro"/>
        </w:rPr>
        <w:t>Egenerklæringsskjema (</w:t>
      </w:r>
      <w:r w:rsidR="00365AFD" w:rsidRPr="006B711C">
        <w:rPr>
          <w:rFonts w:ascii="Myriad Pro" w:hAnsi="Myriad Pro"/>
        </w:rPr>
        <w:t>ESPD</w:t>
      </w:r>
      <w:r w:rsidR="002A0199">
        <w:rPr>
          <w:rFonts w:ascii="Myriad Pro" w:hAnsi="Myriad Pro"/>
        </w:rPr>
        <w:t>)</w:t>
      </w:r>
      <w:r w:rsidR="00F10DCD">
        <w:rPr>
          <w:rFonts w:ascii="Myriad Pro" w:hAnsi="Myriad Pro"/>
        </w:rPr>
        <w:t xml:space="preserve"> elektronisk</w:t>
      </w:r>
      <w:r w:rsidR="004F1680">
        <w:rPr>
          <w:rFonts w:ascii="Myriad Pro" w:hAnsi="Myriad Pro"/>
        </w:rPr>
        <w:t>.</w:t>
      </w:r>
    </w:p>
    <w:p w14:paraId="12074668" w14:textId="77777777" w:rsidR="00E81FA1" w:rsidRPr="00E81FA1" w:rsidRDefault="00E81FA1" w:rsidP="00E81FA1">
      <w:pPr>
        <w:pStyle w:val="Contractstyle"/>
        <w:ind w:left="1080"/>
        <w:rPr>
          <w:rFonts w:ascii="Myriad Pro" w:hAnsi="Myriad Pro"/>
        </w:rPr>
      </w:pPr>
    </w:p>
    <w:p w14:paraId="7F549FEB" w14:textId="376753D1" w:rsidR="00EC049A" w:rsidRDefault="00A303DE" w:rsidP="00EC049A">
      <w:pPr>
        <w:pStyle w:val="Contractstyle"/>
        <w:rPr>
          <w:rFonts w:ascii="Myriad Pro" w:hAnsi="Myriad Pro"/>
        </w:rPr>
      </w:pPr>
      <w:r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</w:t>
      </w:r>
      <w:r w:rsidR="00EC049A" w:rsidRPr="00FD6F8D">
        <w:rPr>
          <w:rFonts w:ascii="Myriad Pro" w:hAnsi="Myriad Pro"/>
        </w:rPr>
        <w:t xml:space="preserve"> ønsker </w:t>
      </w:r>
      <w:r w:rsidR="00EC049A" w:rsidRPr="00FD6F8D">
        <w:rPr>
          <w:rFonts w:ascii="Myriad Pro" w:hAnsi="Myriad Pro"/>
          <w:b/>
        </w:rPr>
        <w:t>ikke</w:t>
      </w:r>
      <w:r w:rsidR="00EC049A" w:rsidRPr="00FD6F8D">
        <w:rPr>
          <w:rFonts w:ascii="Myriad Pro" w:hAnsi="Myriad Pro"/>
        </w:rPr>
        <w:t xml:space="preserve"> å motta informasjon ut over de angitte dokumenter.</w:t>
      </w:r>
    </w:p>
    <w:p w14:paraId="0810D75A" w14:textId="61EAC7C0" w:rsidR="00317AC2" w:rsidRPr="006B711C" w:rsidRDefault="00317AC2" w:rsidP="00317AC2">
      <w:pPr>
        <w:pStyle w:val="Overskrift2"/>
        <w:rPr>
          <w:lang w:val="en-US"/>
        </w:rPr>
      </w:pPr>
      <w:bookmarkStart w:id="63" w:name="_Toc506202022"/>
      <w:r w:rsidRPr="006B711C">
        <w:rPr>
          <w:lang w:val="en-US"/>
        </w:rPr>
        <w:t>ESPD (</w:t>
      </w:r>
      <w:r w:rsidR="004341B0" w:rsidRPr="006B711C">
        <w:rPr>
          <w:lang w:val="en-US"/>
        </w:rPr>
        <w:t>European</w:t>
      </w:r>
      <w:r w:rsidRPr="006B711C">
        <w:rPr>
          <w:lang w:val="en-US"/>
        </w:rPr>
        <w:t xml:space="preserve"> Single Procurement Document)</w:t>
      </w:r>
      <w:bookmarkEnd w:id="63"/>
    </w:p>
    <w:p w14:paraId="79EA9540" w14:textId="02E8F92F" w:rsidR="00A41A4A" w:rsidRPr="004341B0" w:rsidRDefault="004C5348" w:rsidP="00A41A4A">
      <w:pPr>
        <w:pStyle w:val="Contractstyle"/>
        <w:rPr>
          <w:rFonts w:ascii="Myriad Pro" w:hAnsi="Myriad Pro"/>
        </w:rPr>
      </w:pPr>
      <w:r w:rsidRPr="006B711C">
        <w:rPr>
          <w:rFonts w:ascii="Myriad Pro" w:hAnsi="Myriad Pro"/>
        </w:rPr>
        <w:t xml:space="preserve">Utfylt </w:t>
      </w:r>
      <w:r w:rsidR="002A0199">
        <w:rPr>
          <w:rFonts w:ascii="Myriad Pro" w:hAnsi="Myriad Pro"/>
        </w:rPr>
        <w:t>Egenerklæringsskjema (</w:t>
      </w:r>
      <w:r w:rsidR="004341B0" w:rsidRPr="006B711C">
        <w:rPr>
          <w:rFonts w:ascii="Myriad Pro" w:hAnsi="Myriad Pro"/>
        </w:rPr>
        <w:t>ESPD</w:t>
      </w:r>
      <w:r w:rsidR="002A0199">
        <w:rPr>
          <w:rFonts w:ascii="Myriad Pro" w:hAnsi="Myriad Pro"/>
        </w:rPr>
        <w:t>)</w:t>
      </w:r>
      <w:r w:rsidR="004341B0" w:rsidRPr="006B711C">
        <w:rPr>
          <w:rFonts w:ascii="Myriad Pro" w:hAnsi="Myriad Pro"/>
        </w:rPr>
        <w:t xml:space="preserve"> skal</w:t>
      </w:r>
      <w:r w:rsidR="00B044A8" w:rsidRPr="006B711C">
        <w:rPr>
          <w:rFonts w:ascii="Myriad Pro" w:hAnsi="Myriad Pro"/>
        </w:rPr>
        <w:t xml:space="preserve"> leveres som en integrert del av leverandørens b</w:t>
      </w:r>
      <w:r w:rsidR="00E51446" w:rsidRPr="006B711C">
        <w:rPr>
          <w:rFonts w:ascii="Myriad Pro" w:hAnsi="Myriad Pro"/>
        </w:rPr>
        <w:t xml:space="preserve">esvarelse i Mercell. </w:t>
      </w:r>
      <w:r w:rsidR="001E095F" w:rsidRPr="006B711C">
        <w:rPr>
          <w:rFonts w:ascii="Myriad Pro" w:hAnsi="Myriad Pro"/>
        </w:rPr>
        <w:t>Dersom leverandøren velger å benytte underleverandører til å oppfylle kvalifikasjonskrav i forbindelse med prekvalifiseringen</w:t>
      </w:r>
      <w:r w:rsidR="004F634B" w:rsidRPr="006B711C">
        <w:rPr>
          <w:rFonts w:ascii="Myriad Pro" w:hAnsi="Myriad Pro"/>
        </w:rPr>
        <w:t>,</w:t>
      </w:r>
      <w:r w:rsidR="001E095F" w:rsidRPr="006B711C">
        <w:rPr>
          <w:rFonts w:ascii="Myriad Pro" w:hAnsi="Myriad Pro"/>
        </w:rPr>
        <w:t xml:space="preserve"> </w:t>
      </w:r>
      <w:r w:rsidRPr="006B711C">
        <w:rPr>
          <w:rFonts w:ascii="Myriad Pro" w:hAnsi="Myriad Pro"/>
        </w:rPr>
        <w:t xml:space="preserve">må </w:t>
      </w:r>
      <w:r w:rsidR="001E095F" w:rsidRPr="006B711C">
        <w:rPr>
          <w:rFonts w:ascii="Myriad Pro" w:hAnsi="Myriad Pro"/>
        </w:rPr>
        <w:t>leverandøren</w:t>
      </w:r>
      <w:r w:rsidR="00F10DCD">
        <w:rPr>
          <w:rFonts w:ascii="Myriad Pro" w:hAnsi="Myriad Pro"/>
        </w:rPr>
        <w:t xml:space="preserve"> elektronisk</w:t>
      </w:r>
      <w:r w:rsidR="001E095F" w:rsidRPr="006B711C">
        <w:rPr>
          <w:rFonts w:ascii="Myriad Pro" w:hAnsi="Myriad Pro"/>
        </w:rPr>
        <w:t xml:space="preserve"> </w:t>
      </w:r>
      <w:r w:rsidRPr="006B711C">
        <w:rPr>
          <w:rFonts w:ascii="Myriad Pro" w:hAnsi="Myriad Pro"/>
        </w:rPr>
        <w:t xml:space="preserve">invitere underleverandører til å fylle ut </w:t>
      </w:r>
      <w:r w:rsidR="004F634B" w:rsidRPr="006B711C">
        <w:rPr>
          <w:rFonts w:ascii="Myriad Pro" w:hAnsi="Myriad Pro"/>
        </w:rPr>
        <w:t>ege</w:t>
      </w:r>
      <w:r w:rsidR="002A0199">
        <w:rPr>
          <w:rFonts w:ascii="Myriad Pro" w:hAnsi="Myriad Pro"/>
        </w:rPr>
        <w:t>t</w:t>
      </w:r>
      <w:r w:rsidRPr="006B711C">
        <w:rPr>
          <w:rFonts w:ascii="Myriad Pro" w:hAnsi="Myriad Pro"/>
        </w:rPr>
        <w:t xml:space="preserve"> ESPD-</w:t>
      </w:r>
      <w:r w:rsidR="002A0199">
        <w:rPr>
          <w:rFonts w:ascii="Myriad Pro" w:hAnsi="Myriad Pro"/>
        </w:rPr>
        <w:t>skjema</w:t>
      </w:r>
      <w:r w:rsidR="004F1680">
        <w:rPr>
          <w:rFonts w:ascii="Myriad Pro" w:hAnsi="Myriad Pro"/>
        </w:rPr>
        <w:t xml:space="preserve"> </w:t>
      </w:r>
      <w:r w:rsidRPr="006B711C">
        <w:rPr>
          <w:rFonts w:ascii="Myriad Pro" w:hAnsi="Myriad Pro"/>
        </w:rPr>
        <w:t xml:space="preserve">i </w:t>
      </w:r>
      <w:r w:rsidR="003C4F5D" w:rsidRPr="006B711C">
        <w:rPr>
          <w:rFonts w:ascii="Myriad Pro" w:hAnsi="Myriad Pro"/>
        </w:rPr>
        <w:t xml:space="preserve">løsningen i </w:t>
      </w:r>
      <w:r w:rsidRPr="006B711C">
        <w:rPr>
          <w:rFonts w:ascii="Myriad Pro" w:hAnsi="Myriad Pro"/>
        </w:rPr>
        <w:t>Mercell</w:t>
      </w:r>
      <w:r w:rsidR="001E095F" w:rsidRPr="006B711C">
        <w:rPr>
          <w:rFonts w:ascii="Myriad Pro" w:hAnsi="Myriad Pro"/>
        </w:rPr>
        <w:t>.</w:t>
      </w:r>
      <w:r w:rsidR="003C4F5D">
        <w:rPr>
          <w:rFonts w:ascii="Myriad Pro" w:hAnsi="Myriad Pro"/>
        </w:rPr>
        <w:t xml:space="preserve"> </w:t>
      </w:r>
    </w:p>
    <w:p w14:paraId="7F54A000" w14:textId="00AC389B" w:rsidR="00EC049A" w:rsidRPr="00F565AE" w:rsidRDefault="00D93E99" w:rsidP="00D93E99">
      <w:pPr>
        <w:pStyle w:val="Overskrift2"/>
      </w:pPr>
      <w:bookmarkStart w:id="64" w:name="_Toc490467443"/>
      <w:bookmarkStart w:id="65" w:name="_Toc490537864"/>
      <w:bookmarkStart w:id="66" w:name="_Toc490551273"/>
      <w:bookmarkStart w:id="67" w:name="_Toc490551581"/>
      <w:bookmarkStart w:id="68" w:name="_Toc499612677"/>
      <w:bookmarkStart w:id="69" w:name="_Toc506202023"/>
      <w:bookmarkEnd w:id="57"/>
      <w:bookmarkEnd w:id="58"/>
      <w:bookmarkEnd w:id="59"/>
      <w:bookmarkEnd w:id="60"/>
      <w:bookmarkEnd w:id="61"/>
      <w:bookmarkEnd w:id="62"/>
      <w:r w:rsidRPr="001D69BA">
        <w:rPr>
          <w:lang w:val="nb-NO"/>
        </w:rPr>
        <w:t>Besvarelsens</w:t>
      </w:r>
      <w:r>
        <w:t xml:space="preserve"> </w:t>
      </w:r>
      <w:r w:rsidR="00EC049A" w:rsidRPr="00F565AE">
        <w:t>format</w:t>
      </w:r>
      <w:bookmarkEnd w:id="64"/>
      <w:bookmarkEnd w:id="65"/>
      <w:bookmarkEnd w:id="66"/>
      <w:bookmarkEnd w:id="67"/>
      <w:bookmarkEnd w:id="68"/>
      <w:bookmarkEnd w:id="69"/>
    </w:p>
    <w:p w14:paraId="22FD7A45" w14:textId="076E80D6" w:rsidR="006933AF" w:rsidRDefault="00EC049A" w:rsidP="00EC049A">
      <w:pPr>
        <w:pStyle w:val="Contractstyle"/>
        <w:rPr>
          <w:rFonts w:ascii="Myriad Pro" w:hAnsi="Myriad Pro"/>
        </w:rPr>
      </w:pPr>
      <w:r w:rsidRPr="00F565AE">
        <w:rPr>
          <w:rFonts w:ascii="Myriad Pro" w:hAnsi="Myriad Pro"/>
        </w:rPr>
        <w:t xml:space="preserve">Besvarelsen skal </w:t>
      </w:r>
      <w:r w:rsidR="00F565AE" w:rsidRPr="00F565AE">
        <w:rPr>
          <w:rFonts w:ascii="Myriad Pro" w:hAnsi="Myriad Pro"/>
        </w:rPr>
        <w:t>inn</w:t>
      </w:r>
      <w:r w:rsidR="001D69BA">
        <w:rPr>
          <w:rFonts w:ascii="Myriad Pro" w:hAnsi="Myriad Pro"/>
        </w:rPr>
        <w:t>sendes</w:t>
      </w:r>
      <w:r w:rsidRPr="00F565AE">
        <w:rPr>
          <w:rFonts w:ascii="Myriad Pro" w:hAnsi="Myriad Pro"/>
        </w:rPr>
        <w:t xml:space="preserve"> med </w:t>
      </w:r>
      <w:r w:rsidR="003A0AE9" w:rsidRPr="00F565AE">
        <w:rPr>
          <w:rFonts w:ascii="Myriad Pro" w:hAnsi="Myriad Pro"/>
        </w:rPr>
        <w:t>en</w:t>
      </w:r>
      <w:r w:rsidRPr="00F565AE">
        <w:rPr>
          <w:rFonts w:ascii="Myriad Pro" w:hAnsi="Myriad Pro"/>
        </w:rPr>
        <w:t xml:space="preserve"> original</w:t>
      </w:r>
      <w:r w:rsidR="007B29EA" w:rsidRPr="00F565AE">
        <w:rPr>
          <w:rFonts w:ascii="Myriad Pro" w:hAnsi="Myriad Pro"/>
        </w:rPr>
        <w:t>, samt en ”sladdet” versjon jf</w:t>
      </w:r>
      <w:r w:rsidR="00951882" w:rsidRPr="00F565AE">
        <w:rPr>
          <w:rFonts w:ascii="Myriad Pro" w:hAnsi="Myriad Pro"/>
        </w:rPr>
        <w:t>.</w:t>
      </w:r>
      <w:r w:rsidR="007B29EA" w:rsidRPr="00F565AE">
        <w:rPr>
          <w:rFonts w:ascii="Myriad Pro" w:hAnsi="Myriad Pro"/>
        </w:rPr>
        <w:t xml:space="preserve"> </w:t>
      </w:r>
      <w:r w:rsidR="003A0AE9" w:rsidRPr="00F565AE">
        <w:rPr>
          <w:rFonts w:ascii="Myriad Pro" w:hAnsi="Myriad Pro"/>
        </w:rPr>
        <w:t>kapittel</w:t>
      </w:r>
      <w:r w:rsidR="007B29EA" w:rsidRPr="00F565AE">
        <w:rPr>
          <w:rFonts w:ascii="Myriad Pro" w:hAnsi="Myriad Pro"/>
        </w:rPr>
        <w:t xml:space="preserve"> 10</w:t>
      </w:r>
      <w:r w:rsidRPr="00F565AE">
        <w:rPr>
          <w:rFonts w:ascii="Myriad Pro" w:hAnsi="Myriad Pro"/>
        </w:rPr>
        <w:t xml:space="preserve">. Filene skal være lagret som Microsoft Office eller PDF-format. </w:t>
      </w:r>
      <w:r w:rsidR="007B29EA" w:rsidRPr="00F565AE">
        <w:rPr>
          <w:rFonts w:ascii="Myriad Pro" w:hAnsi="Myriad Pro"/>
        </w:rPr>
        <w:t xml:space="preserve">Vedlegg 9 (Kvalifikasjonsgrunnlagets </w:t>
      </w:r>
      <w:r w:rsidR="00AA0A59" w:rsidRPr="00F565AE">
        <w:rPr>
          <w:rFonts w:ascii="Myriad Pro" w:hAnsi="Myriad Pro"/>
        </w:rPr>
        <w:t xml:space="preserve">Vedlegg </w:t>
      </w:r>
      <w:r w:rsidR="00EE5295" w:rsidRPr="00F565AE">
        <w:rPr>
          <w:rFonts w:ascii="Myriad Pro" w:hAnsi="Myriad Pro"/>
        </w:rPr>
        <w:t>B</w:t>
      </w:r>
      <w:r w:rsidR="00AA0A59" w:rsidRPr="00F565AE">
        <w:rPr>
          <w:rFonts w:ascii="Myriad Pro" w:hAnsi="Myriad Pro"/>
        </w:rPr>
        <w:t xml:space="preserve"> – Skjema for besvarelse</w:t>
      </w:r>
      <w:r w:rsidR="003A0AE9" w:rsidRPr="00F565AE">
        <w:rPr>
          <w:rFonts w:ascii="Myriad Pro" w:hAnsi="Myriad Pro"/>
        </w:rPr>
        <w:t>)</w:t>
      </w:r>
      <w:r w:rsidR="00AA0A59" w:rsidRPr="00F565AE">
        <w:rPr>
          <w:rFonts w:ascii="Myriad Pro" w:hAnsi="Myriad Pro"/>
        </w:rPr>
        <w:t xml:space="preserve"> - skal </w:t>
      </w:r>
      <w:r w:rsidR="001C4E55">
        <w:rPr>
          <w:rFonts w:ascii="Myriad Pro" w:hAnsi="Myriad Pro"/>
        </w:rPr>
        <w:t>innsendes</w:t>
      </w:r>
      <w:r w:rsidR="00AA0A59" w:rsidRPr="00F565AE">
        <w:rPr>
          <w:rFonts w:ascii="Myriad Pro" w:hAnsi="Myriad Pro"/>
        </w:rPr>
        <w:t xml:space="preserve"> i MS Word-format. </w:t>
      </w:r>
    </w:p>
    <w:p w14:paraId="7F54A001" w14:textId="19BF8B47" w:rsidR="00EC049A" w:rsidRPr="00F565AE" w:rsidRDefault="006933AF" w:rsidP="00EC049A">
      <w:pPr>
        <w:pStyle w:val="Contractstyle"/>
        <w:rPr>
          <w:rFonts w:ascii="Myriad Pro" w:hAnsi="Myriad Pro"/>
        </w:rPr>
      </w:pPr>
      <w:r>
        <w:rPr>
          <w:rFonts w:ascii="Myriad Pro" w:hAnsi="Myriad Pro"/>
        </w:rPr>
        <w:t>E</w:t>
      </w:r>
      <w:r w:rsidR="00EC049A" w:rsidRPr="00F565AE">
        <w:rPr>
          <w:rFonts w:ascii="Myriad Pro" w:hAnsi="Myriad Pro"/>
        </w:rPr>
        <w:t>ventuelle andre</w:t>
      </w:r>
      <w:r w:rsidR="00600CAA">
        <w:rPr>
          <w:rFonts w:ascii="Myriad Pro" w:hAnsi="Myriad Pro"/>
        </w:rPr>
        <w:t xml:space="preserve"> elektroniske</w:t>
      </w:r>
      <w:r w:rsidR="00EC049A" w:rsidRPr="00F565AE">
        <w:rPr>
          <w:rFonts w:ascii="Myriad Pro" w:hAnsi="Myriad Pro"/>
        </w:rPr>
        <w:t xml:space="preserve"> formater må godkjennes av </w:t>
      </w:r>
      <w:r w:rsidR="00620925" w:rsidRPr="00F565AE">
        <w:rPr>
          <w:rFonts w:ascii="Myriad Pro" w:hAnsi="Myriad Pro"/>
        </w:rPr>
        <w:t>FMA</w:t>
      </w:r>
      <w:r w:rsidR="00CB6599" w:rsidRPr="00F565AE">
        <w:rPr>
          <w:rFonts w:ascii="Myriad Pro" w:hAnsi="Myriad Pro"/>
        </w:rPr>
        <w:t xml:space="preserve"> IKT-kapasiteter</w:t>
      </w:r>
      <w:r w:rsidR="00EC049A" w:rsidRPr="00F565AE">
        <w:rPr>
          <w:rFonts w:ascii="Myriad Pro" w:hAnsi="Myriad Pro"/>
        </w:rPr>
        <w:t>.</w:t>
      </w:r>
    </w:p>
    <w:p w14:paraId="62014CE9" w14:textId="77777777" w:rsidR="003B16E3" w:rsidRPr="00767A3E" w:rsidRDefault="003B16E3" w:rsidP="003B16E3">
      <w:pPr>
        <w:pStyle w:val="Overskrift2"/>
        <w:rPr>
          <w:lang w:val="nb-NO"/>
        </w:rPr>
      </w:pPr>
      <w:bookmarkStart w:id="70" w:name="_Toc506202024"/>
      <w:bookmarkStart w:id="71" w:name="_Toc490467435"/>
      <w:bookmarkStart w:id="72" w:name="_Toc490537870"/>
      <w:bookmarkStart w:id="73" w:name="_Toc490551279"/>
      <w:bookmarkStart w:id="74" w:name="_Toc490551587"/>
      <w:r w:rsidRPr="00767A3E">
        <w:rPr>
          <w:lang w:val="nb-NO"/>
        </w:rPr>
        <w:t>Språk</w:t>
      </w:r>
      <w:bookmarkEnd w:id="70"/>
    </w:p>
    <w:p w14:paraId="66F062A8" w14:textId="77777777" w:rsidR="003B16E3" w:rsidRDefault="003B16E3" w:rsidP="003B16E3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>Besvarelsen skal være på norsk.</w:t>
      </w:r>
      <w:r>
        <w:rPr>
          <w:rFonts w:ascii="Myriad Pro" w:hAnsi="Myriad Pro"/>
        </w:rPr>
        <w:t xml:space="preserve"> Ved innleie av ressurser til FMA IKT-kapasiteter, vil arbeidsspråket være norsk.</w:t>
      </w:r>
    </w:p>
    <w:p w14:paraId="7F54A014" w14:textId="77777777" w:rsidR="00EC049A" w:rsidRDefault="00EC049A" w:rsidP="00EC049A">
      <w:pPr>
        <w:pStyle w:val="Overskrift1"/>
      </w:pPr>
      <w:bookmarkStart w:id="75" w:name="_Toc506202025"/>
      <w:r>
        <w:lastRenderedPageBreak/>
        <w:t>Tilbyders deltakelseskostnader</w:t>
      </w:r>
      <w:bookmarkEnd w:id="71"/>
      <w:bookmarkEnd w:id="72"/>
      <w:bookmarkEnd w:id="73"/>
      <w:bookmarkEnd w:id="74"/>
      <w:bookmarkEnd w:id="75"/>
    </w:p>
    <w:p w14:paraId="7F54A015" w14:textId="34AD9953" w:rsidR="00EC049A" w:rsidRPr="00FD6F8D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Kostnader som tilbyder pådrar seg i forbindelse med utarbeidelse, </w:t>
      </w:r>
      <w:r w:rsidR="001D69BA">
        <w:rPr>
          <w:rFonts w:ascii="Myriad Pro" w:hAnsi="Myriad Pro"/>
        </w:rPr>
        <w:t>innsending</w:t>
      </w:r>
      <w:r w:rsidRPr="00FD6F8D">
        <w:rPr>
          <w:rFonts w:ascii="Myriad Pro" w:hAnsi="Myriad Pro"/>
        </w:rPr>
        <w:t xml:space="preserve">, og oppfølging av besvarelsen </w:t>
      </w:r>
      <w:r w:rsidR="00A41A4A">
        <w:rPr>
          <w:rFonts w:ascii="Myriad Pro" w:hAnsi="Myriad Pro"/>
        </w:rPr>
        <w:t>i forbindelse med</w:t>
      </w:r>
      <w:r w:rsidR="00F940BE">
        <w:rPr>
          <w:rFonts w:ascii="Myriad Pro" w:hAnsi="Myriad Pro"/>
        </w:rPr>
        <w:t xml:space="preserve"> prekvalifisering og konkurransen</w:t>
      </w:r>
      <w:r w:rsidR="00A41A4A">
        <w:rPr>
          <w:rFonts w:ascii="Myriad Pro" w:hAnsi="Myriad Pro"/>
        </w:rPr>
        <w:t>,</w:t>
      </w:r>
      <w:r w:rsidR="00F940BE">
        <w:rPr>
          <w:rFonts w:ascii="Myriad Pro" w:hAnsi="Myriad Pro"/>
        </w:rPr>
        <w:t xml:space="preserve"> </w:t>
      </w:r>
      <w:r w:rsidRPr="00FD6F8D">
        <w:rPr>
          <w:rFonts w:ascii="Myriad Pro" w:hAnsi="Myriad Pro"/>
        </w:rPr>
        <w:t>dekkes i sin helhet av tilbyder.</w:t>
      </w:r>
    </w:p>
    <w:p w14:paraId="7F54A016" w14:textId="0686BFA3" w:rsidR="00EC049A" w:rsidRPr="00FD6F8D" w:rsidRDefault="00620925" w:rsidP="00EC049A">
      <w:pPr>
        <w:pStyle w:val="Contractstyle"/>
        <w:rPr>
          <w:rFonts w:ascii="Myriad Pro" w:hAnsi="Myriad Pro"/>
        </w:rPr>
      </w:pPr>
      <w:r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</w:t>
      </w:r>
      <w:r w:rsidR="00EC049A" w:rsidRPr="00FD6F8D">
        <w:rPr>
          <w:rFonts w:ascii="Myriad Pro" w:hAnsi="Myriad Pro"/>
        </w:rPr>
        <w:t xml:space="preserve"> er ikke forpliktet til å inngå/tildele kontrakt som følge av forespørselen.</w:t>
      </w:r>
    </w:p>
    <w:p w14:paraId="7F54A017" w14:textId="36B9067C" w:rsidR="00EC049A" w:rsidRDefault="00EC049A" w:rsidP="00EC049A">
      <w:pPr>
        <w:pStyle w:val="Overskrift1"/>
      </w:pPr>
      <w:bookmarkStart w:id="76" w:name="_Toc506202026"/>
      <w:bookmarkStart w:id="77" w:name="_Toc490467448"/>
      <w:bookmarkStart w:id="78" w:name="_Toc490537873"/>
      <w:bookmarkStart w:id="79" w:name="_Toc490551282"/>
      <w:bookmarkStart w:id="80" w:name="_Toc490551590"/>
      <w:bookmarkStart w:id="81" w:name="_Toc490467419"/>
      <w:bookmarkStart w:id="82" w:name="_Toc490537849"/>
      <w:bookmarkStart w:id="83" w:name="_Toc490551256"/>
      <w:bookmarkStart w:id="84" w:name="_Toc490551564"/>
      <w:r>
        <w:t>Behandling av besvarelsene</w:t>
      </w:r>
      <w:r w:rsidR="00F940BE">
        <w:t xml:space="preserve"> ved anmodning om deltakelse</w:t>
      </w:r>
      <w:bookmarkEnd w:id="76"/>
    </w:p>
    <w:p w14:paraId="7F54A018" w14:textId="77777777" w:rsidR="00EC049A" w:rsidRDefault="00EC049A" w:rsidP="00EC049A">
      <w:pPr>
        <w:pStyle w:val="Overskrift2"/>
        <w:rPr>
          <w:lang w:val="nb-NO"/>
        </w:rPr>
      </w:pPr>
      <w:bookmarkStart w:id="85" w:name="_Toc506202027"/>
      <w:r>
        <w:rPr>
          <w:lang w:val="nb-NO"/>
        </w:rPr>
        <w:t>Åpning</w:t>
      </w:r>
      <w:bookmarkEnd w:id="77"/>
      <w:r>
        <w:rPr>
          <w:lang w:val="nb-NO"/>
        </w:rPr>
        <w:t xml:space="preserve"> av </w:t>
      </w:r>
      <w:bookmarkEnd w:id="78"/>
      <w:bookmarkEnd w:id="79"/>
      <w:bookmarkEnd w:id="80"/>
      <w:r>
        <w:rPr>
          <w:lang w:val="nb-NO"/>
        </w:rPr>
        <w:t>besvarelsene</w:t>
      </w:r>
      <w:bookmarkEnd w:id="85"/>
    </w:p>
    <w:p w14:paraId="7F54A019" w14:textId="77777777" w:rsidR="00EC049A" w:rsidRPr="00FD6F8D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>Besvarelsene vil ikke bli åpnet offentlig.</w:t>
      </w:r>
    </w:p>
    <w:p w14:paraId="7F54A01A" w14:textId="77777777" w:rsidR="00EC049A" w:rsidRDefault="00EC049A" w:rsidP="00EC049A">
      <w:pPr>
        <w:pStyle w:val="Overskrift2"/>
        <w:rPr>
          <w:lang w:val="nb-NO"/>
        </w:rPr>
      </w:pPr>
      <w:bookmarkStart w:id="86" w:name="_Toc506202028"/>
      <w:r>
        <w:rPr>
          <w:lang w:val="nb-NO"/>
        </w:rPr>
        <w:t>Avvisning av besvarelser</w:t>
      </w:r>
      <w:bookmarkEnd w:id="86"/>
    </w:p>
    <w:p w14:paraId="7F54A01B" w14:textId="75984984" w:rsidR="00EC049A" w:rsidRPr="00FD6F8D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Det gjøres oppmerksom på at anskaffelsen skjer som en begrenset anbudskonkurranse. Det er således ikke anledning til å gjennomføre forhandlinger. </w:t>
      </w:r>
      <w:r w:rsidR="00620925"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</w:t>
      </w:r>
      <w:r w:rsidRPr="00FD6F8D">
        <w:rPr>
          <w:rFonts w:ascii="Myriad Pro" w:hAnsi="Myriad Pro"/>
        </w:rPr>
        <w:t xml:space="preserve"> forbeholder seg retten til å avvise forsinkede, feilsendte eller mangelfulle besvarelser.</w:t>
      </w:r>
    </w:p>
    <w:p w14:paraId="7F54A01C" w14:textId="77777777" w:rsidR="00EC049A" w:rsidRDefault="00EC049A" w:rsidP="00EC049A">
      <w:pPr>
        <w:pStyle w:val="Overskrift2"/>
        <w:rPr>
          <w:lang w:val="nb-NO"/>
        </w:rPr>
      </w:pPr>
      <w:bookmarkStart w:id="87" w:name="_Toc506202029"/>
      <w:bookmarkStart w:id="88" w:name="_Toc490467450"/>
      <w:bookmarkStart w:id="89" w:name="_Toc490537876"/>
      <w:r>
        <w:rPr>
          <w:lang w:val="nb-NO"/>
        </w:rPr>
        <w:t>Retur</w:t>
      </w:r>
      <w:bookmarkEnd w:id="87"/>
      <w:r>
        <w:rPr>
          <w:lang w:val="nb-NO"/>
        </w:rPr>
        <w:t xml:space="preserve"> </w:t>
      </w:r>
      <w:bookmarkEnd w:id="88"/>
      <w:bookmarkEnd w:id="89"/>
      <w:r>
        <w:rPr>
          <w:lang w:val="nb-NO"/>
        </w:rPr>
        <w:t xml:space="preserve"> </w:t>
      </w:r>
    </w:p>
    <w:p w14:paraId="7F54A01D" w14:textId="296404D4" w:rsidR="00EC049A" w:rsidRPr="00FD6F8D" w:rsidRDefault="00620925" w:rsidP="00EC049A">
      <w:pPr>
        <w:pStyle w:val="Contractstyle"/>
        <w:rPr>
          <w:rFonts w:ascii="Myriad Pro" w:hAnsi="Myriad Pro"/>
        </w:rPr>
      </w:pPr>
      <w:r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</w:t>
      </w:r>
      <w:r w:rsidR="00EC049A" w:rsidRPr="00FD6F8D">
        <w:rPr>
          <w:rFonts w:ascii="Myriad Pro" w:hAnsi="Myriad Pro"/>
        </w:rPr>
        <w:t xml:space="preserve"> vil ikke returnere </w:t>
      </w:r>
      <w:r w:rsidR="00600CAA">
        <w:rPr>
          <w:rFonts w:ascii="Myriad Pro" w:hAnsi="Myriad Pro"/>
        </w:rPr>
        <w:t>innsendte</w:t>
      </w:r>
      <w:r w:rsidR="00765F73">
        <w:rPr>
          <w:rFonts w:ascii="Myriad Pro" w:hAnsi="Myriad Pro"/>
        </w:rPr>
        <w:t xml:space="preserve"> elektroniske</w:t>
      </w:r>
      <w:r w:rsidR="00EC049A" w:rsidRPr="00FD6F8D">
        <w:rPr>
          <w:rFonts w:ascii="Myriad Pro" w:hAnsi="Myriad Pro"/>
        </w:rPr>
        <w:t xml:space="preserve"> dokumenter</w:t>
      </w:r>
      <w:r w:rsidR="00765F73">
        <w:rPr>
          <w:rFonts w:ascii="Myriad Pro" w:hAnsi="Myriad Pro"/>
        </w:rPr>
        <w:t>/filer</w:t>
      </w:r>
      <w:r w:rsidR="00EC049A" w:rsidRPr="00FD6F8D">
        <w:rPr>
          <w:rFonts w:ascii="Myriad Pro" w:hAnsi="Myriad Pro"/>
        </w:rPr>
        <w:t>.</w:t>
      </w:r>
    </w:p>
    <w:p w14:paraId="7F54A01E" w14:textId="77777777" w:rsidR="00EC049A" w:rsidRDefault="00EC049A" w:rsidP="00EC049A">
      <w:pPr>
        <w:pStyle w:val="Overskrift2"/>
        <w:rPr>
          <w:lang w:val="nb-NO"/>
        </w:rPr>
      </w:pPr>
      <w:bookmarkStart w:id="90" w:name="_Toc506202030"/>
      <w:r>
        <w:rPr>
          <w:lang w:val="nb-NO"/>
        </w:rPr>
        <w:t>Fortrolig behandling av informasjon</w:t>
      </w:r>
      <w:bookmarkEnd w:id="90"/>
    </w:p>
    <w:bookmarkEnd w:id="38"/>
    <w:bookmarkEnd w:id="39"/>
    <w:bookmarkEnd w:id="81"/>
    <w:bookmarkEnd w:id="82"/>
    <w:bookmarkEnd w:id="83"/>
    <w:bookmarkEnd w:id="84"/>
    <w:p w14:paraId="7F54A020" w14:textId="5630C533" w:rsidR="005E36C3" w:rsidRPr="00FD6F8D" w:rsidRDefault="00EC049A" w:rsidP="00EC049A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Alle opplysninger </w:t>
      </w:r>
      <w:r w:rsidR="00620925">
        <w:rPr>
          <w:rFonts w:ascii="Myriad Pro" w:hAnsi="Myriad Pro"/>
        </w:rPr>
        <w:t>FMA</w:t>
      </w:r>
      <w:r w:rsidR="00CB6599">
        <w:rPr>
          <w:rFonts w:ascii="Myriad Pro" w:hAnsi="Myriad Pro"/>
        </w:rPr>
        <w:t xml:space="preserve"> IKT-kapasiteter</w:t>
      </w:r>
      <w:r w:rsidRPr="00FD6F8D">
        <w:rPr>
          <w:rFonts w:ascii="Myriad Pro" w:hAnsi="Myriad Pro"/>
        </w:rPr>
        <w:t xml:space="preserve"> mottar vil bli behandlet som fortrolig informasjon, jf</w:t>
      </w:r>
      <w:r w:rsidR="00FC14C5" w:rsidRPr="00FD6F8D">
        <w:rPr>
          <w:rFonts w:ascii="Myriad Pro" w:hAnsi="Myriad Pro"/>
        </w:rPr>
        <w:t>.</w:t>
      </w:r>
      <w:r w:rsidRPr="00FD6F8D">
        <w:rPr>
          <w:rFonts w:ascii="Myriad Pro" w:hAnsi="Myriad Pro"/>
        </w:rPr>
        <w:t xml:space="preserve"> forvaltningslovens § 13.</w:t>
      </w:r>
    </w:p>
    <w:p w14:paraId="7F54A021" w14:textId="77777777" w:rsidR="00E00B5A" w:rsidRDefault="00E00B5A" w:rsidP="00E00B5A">
      <w:pPr>
        <w:pStyle w:val="Overskrift1"/>
      </w:pPr>
      <w:bookmarkStart w:id="91" w:name="_Toc226783186"/>
      <w:bookmarkStart w:id="92" w:name="_Toc222294681"/>
      <w:bookmarkStart w:id="93" w:name="_Toc506202031"/>
      <w:r>
        <w:t>Fjerning av sensitive opplysninger</w:t>
      </w:r>
      <w:bookmarkEnd w:id="91"/>
      <w:bookmarkEnd w:id="92"/>
      <w:bookmarkEnd w:id="93"/>
    </w:p>
    <w:p w14:paraId="7F54A022" w14:textId="2CEAB5AB" w:rsidR="00E00B5A" w:rsidRPr="00FD6F8D" w:rsidRDefault="00F940BE" w:rsidP="00E00B5A">
      <w:pPr>
        <w:pStyle w:val="Contractstyle"/>
        <w:rPr>
          <w:rFonts w:ascii="Myriad Pro" w:hAnsi="Myriad Pro"/>
        </w:rPr>
      </w:pPr>
      <w:r>
        <w:rPr>
          <w:rFonts w:ascii="Myriad Pro" w:hAnsi="Myriad Pro"/>
        </w:rPr>
        <w:t xml:space="preserve">Offentlighetslovens </w:t>
      </w:r>
      <w:r w:rsidR="00E00B5A" w:rsidRPr="00FD6F8D">
        <w:rPr>
          <w:rFonts w:ascii="Myriad Pro" w:hAnsi="Myriad Pro"/>
        </w:rPr>
        <w:t xml:space="preserve">§ 23 tredje ledd sier at det ikke gjelder noe generelt unntak for innsyn i tilbud og protokoller etter at valg av leverandør er gjort. </w:t>
      </w:r>
    </w:p>
    <w:p w14:paraId="7F54A023" w14:textId="552309AE" w:rsidR="00E00B5A" w:rsidRPr="00FD6F8D" w:rsidRDefault="00E00B5A" w:rsidP="00C5128B">
      <w:pPr>
        <w:pStyle w:val="Contractstyle"/>
        <w:rPr>
          <w:rFonts w:ascii="Myriad Pro" w:hAnsi="Myriad Pro"/>
        </w:rPr>
      </w:pPr>
      <w:r w:rsidRPr="00FD6F8D">
        <w:rPr>
          <w:rFonts w:ascii="Myriad Pro" w:hAnsi="Myriad Pro"/>
        </w:rPr>
        <w:t xml:space="preserve">På bakgrunn av dette anmoder </w:t>
      </w:r>
      <w:r w:rsidR="00620925">
        <w:rPr>
          <w:rFonts w:ascii="Myriad Pro" w:hAnsi="Myriad Pro"/>
        </w:rPr>
        <w:t>FMA</w:t>
      </w:r>
      <w:r w:rsidR="00951882" w:rsidRPr="00FD6F8D">
        <w:rPr>
          <w:rFonts w:ascii="Myriad Pro" w:hAnsi="Myriad Pro"/>
        </w:rPr>
        <w:t xml:space="preserve"> </w:t>
      </w:r>
      <w:r w:rsidRPr="00FD6F8D">
        <w:rPr>
          <w:rFonts w:ascii="Myriad Pro" w:hAnsi="Myriad Pro"/>
        </w:rPr>
        <w:t>IKT</w:t>
      </w:r>
      <w:r w:rsidR="00951882" w:rsidRPr="00FD6F8D">
        <w:rPr>
          <w:rFonts w:ascii="Myriad Pro" w:hAnsi="Myriad Pro"/>
        </w:rPr>
        <w:t>-kapasiteter</w:t>
      </w:r>
      <w:r w:rsidRPr="00FD6F8D">
        <w:rPr>
          <w:rFonts w:ascii="Myriad Pro" w:hAnsi="Myriad Pro"/>
        </w:rPr>
        <w:t xml:space="preserve"> om at det </w:t>
      </w:r>
      <w:r w:rsidR="00600CAA">
        <w:rPr>
          <w:rFonts w:ascii="Myriad Pro" w:hAnsi="Myriad Pro"/>
        </w:rPr>
        <w:t>i</w:t>
      </w:r>
      <w:r w:rsidRPr="00FD6F8D">
        <w:rPr>
          <w:rFonts w:ascii="Myriad Pro" w:hAnsi="Myriad Pro"/>
        </w:rPr>
        <w:t>nn</w:t>
      </w:r>
      <w:r w:rsidR="00600CAA">
        <w:rPr>
          <w:rFonts w:ascii="Myriad Pro" w:hAnsi="Myriad Pro"/>
        </w:rPr>
        <w:t>sendes</w:t>
      </w:r>
      <w:r w:rsidRPr="00FD6F8D">
        <w:rPr>
          <w:rFonts w:ascii="Myriad Pro" w:hAnsi="Myriad Pro"/>
        </w:rPr>
        <w:t xml:space="preserve"> to identiske tilbud, </w:t>
      </w:r>
      <w:r w:rsidRPr="00FD6F8D">
        <w:rPr>
          <w:rFonts w:ascii="Myriad Pro" w:hAnsi="Myriad Pro"/>
          <w:b/>
        </w:rPr>
        <w:t>hvorav det ene av disse allerede er sladdet for sensitive opplysninger</w:t>
      </w:r>
      <w:r w:rsidRPr="00FD6F8D">
        <w:rPr>
          <w:rFonts w:ascii="Myriad Pro" w:hAnsi="Myriad Pro"/>
        </w:rPr>
        <w:t xml:space="preserve">. </w:t>
      </w:r>
    </w:p>
    <w:p w14:paraId="7F54A024" w14:textId="77777777" w:rsidR="00C5128B" w:rsidRPr="00A35D95" w:rsidRDefault="00C5128B" w:rsidP="00C5128B">
      <w:pPr>
        <w:pStyle w:val="Overskrift1"/>
      </w:pPr>
      <w:bookmarkStart w:id="94" w:name="_Toc506202032"/>
      <w:r w:rsidRPr="00A35D95">
        <w:t>Parallelle anmodninger om delta</w:t>
      </w:r>
      <w:r w:rsidR="00822131">
        <w:t>k</w:t>
      </w:r>
      <w:r w:rsidRPr="00A35D95">
        <w:t>else i konkurransen</w:t>
      </w:r>
      <w:bookmarkEnd w:id="94"/>
    </w:p>
    <w:p w14:paraId="7F54A025" w14:textId="77777777" w:rsidR="00C5128B" w:rsidRPr="00FD6F8D" w:rsidRDefault="00C5128B" w:rsidP="00EC049A">
      <w:pPr>
        <w:pStyle w:val="Contractstyle"/>
        <w:rPr>
          <w:rFonts w:ascii="Myriad Pro" w:hAnsi="Myriad Pro"/>
          <w:highlight w:val="yellow"/>
        </w:rPr>
      </w:pPr>
      <w:r w:rsidRPr="00FD6F8D">
        <w:rPr>
          <w:rFonts w:ascii="Myriad Pro" w:hAnsi="Myriad Pro"/>
        </w:rPr>
        <w:t>Parallelle anmodninger om delta</w:t>
      </w:r>
      <w:r w:rsidR="00822131" w:rsidRPr="00FD6F8D">
        <w:rPr>
          <w:rFonts w:ascii="Myriad Pro" w:hAnsi="Myriad Pro"/>
        </w:rPr>
        <w:t>k</w:t>
      </w:r>
      <w:r w:rsidRPr="00FD6F8D">
        <w:rPr>
          <w:rFonts w:ascii="Myriad Pro" w:hAnsi="Myriad Pro"/>
        </w:rPr>
        <w:t xml:space="preserve">else i konkurransen godtas </w:t>
      </w:r>
      <w:r w:rsidRPr="00FD6F8D">
        <w:rPr>
          <w:rFonts w:ascii="Myriad Pro" w:hAnsi="Myriad Pro"/>
          <w:b/>
        </w:rPr>
        <w:t>ikke</w:t>
      </w:r>
      <w:r w:rsidRPr="00FD6F8D">
        <w:rPr>
          <w:rFonts w:ascii="Myriad Pro" w:hAnsi="Myriad Pro"/>
        </w:rPr>
        <w:t xml:space="preserve">. </w:t>
      </w:r>
    </w:p>
    <w:sectPr w:rsidR="00C5128B" w:rsidRPr="00FD6F8D" w:rsidSect="00874AC7">
      <w:headerReference w:type="default" r:id="rId14"/>
      <w:footerReference w:type="even" r:id="rId15"/>
      <w:footerReference w:type="default" r:id="rId16"/>
      <w:endnotePr>
        <w:numFmt w:val="upperLetter"/>
        <w:numRestart w:val="eachSect"/>
      </w:endnotePr>
      <w:pgSz w:w="11906" w:h="16838"/>
      <w:pgMar w:top="1630" w:right="851" w:bottom="1494" w:left="1440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4A028" w14:textId="77777777" w:rsidR="00C603F9" w:rsidRDefault="00C603F9">
      <w:pPr>
        <w:spacing w:line="20" w:lineRule="exact"/>
      </w:pPr>
    </w:p>
  </w:endnote>
  <w:endnote w:type="continuationSeparator" w:id="0">
    <w:p w14:paraId="7F54A029" w14:textId="77777777" w:rsidR="00C603F9" w:rsidRDefault="00C603F9">
      <w:r>
        <w:t xml:space="preserve"> </w:t>
      </w:r>
    </w:p>
  </w:endnote>
  <w:endnote w:type="continuationNotice" w:id="1">
    <w:p w14:paraId="7F54A02A" w14:textId="77777777" w:rsidR="00C603F9" w:rsidRDefault="00C603F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4A02D" w14:textId="77777777" w:rsidR="00C603F9" w:rsidRDefault="00C603F9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7F54A02E" w14:textId="77777777" w:rsidR="00C603F9" w:rsidRDefault="00C603F9">
    <w:pPr>
      <w:pStyle w:val="Bunn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4A02F" w14:textId="77777777" w:rsidR="00C603F9" w:rsidRDefault="00C603F9">
    <w:pPr>
      <w:pStyle w:val="Bunntekst"/>
      <w:tabs>
        <w:tab w:val="clear" w:pos="4153"/>
        <w:tab w:val="clear" w:pos="8306"/>
        <w:tab w:val="center" w:pos="4253"/>
        <w:tab w:val="right" w:pos="9497"/>
      </w:tabs>
      <w:rPr>
        <w:lang w:val="nb-N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4A026" w14:textId="77777777" w:rsidR="00C603F9" w:rsidRDefault="00C603F9">
      <w:r>
        <w:separator/>
      </w:r>
    </w:p>
  </w:footnote>
  <w:footnote w:type="continuationSeparator" w:id="0">
    <w:p w14:paraId="7F54A027" w14:textId="77777777" w:rsidR="00C603F9" w:rsidRDefault="00C60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4A02B" w14:textId="6DF8FD21" w:rsidR="00C603F9" w:rsidRDefault="00C603F9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lang w:val="nb-NO"/>
      </w:rPr>
      <w:t xml:space="preserve">FORESPØRSEL NR.: </w:t>
    </w:r>
    <w:r w:rsidRPr="00E804BD">
      <w:rPr>
        <w:lang w:val="nb-NO"/>
      </w:rPr>
      <w:t>FSP FMA IKT 2018-001</w:t>
    </w:r>
  </w:p>
  <w:p w14:paraId="7F54A02C" w14:textId="77777777" w:rsidR="00C603F9" w:rsidRDefault="00C603F9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b/>
        <w:lang w:val="nb-NO"/>
      </w:rPr>
      <w:t>KVALIFIKASJONSGRUNNLAG</w:t>
    </w:r>
    <w:r>
      <w:rPr>
        <w:b/>
        <w:lang w:val="nb-NO"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PAGE </w:instrText>
    </w:r>
    <w:r>
      <w:rPr>
        <w:rStyle w:val="Sidetall"/>
        <w:b/>
      </w:rPr>
      <w:fldChar w:fldCharType="separate"/>
    </w:r>
    <w:r w:rsidR="00F712C2">
      <w:rPr>
        <w:rStyle w:val="Sidetall"/>
        <w:b/>
        <w:lang w:val="nb-NO"/>
      </w:rPr>
      <w:t>1</w:t>
    </w:r>
    <w:r>
      <w:rPr>
        <w:rStyle w:val="Sidetall"/>
        <w:b/>
      </w:rPr>
      <w:fldChar w:fldCharType="end"/>
    </w:r>
    <w:r>
      <w:rPr>
        <w:rStyle w:val="Sidetall"/>
        <w:b/>
        <w:lang w:val="nb-NO"/>
      </w:rPr>
      <w:t xml:space="preserve"> av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numpages </w:instrText>
    </w:r>
    <w:r>
      <w:rPr>
        <w:rStyle w:val="Sidetall"/>
        <w:b/>
      </w:rPr>
      <w:fldChar w:fldCharType="separate"/>
    </w:r>
    <w:r w:rsidR="00F712C2">
      <w:rPr>
        <w:rStyle w:val="Sidetall"/>
        <w:b/>
        <w:lang w:val="nb-NO"/>
      </w:rPr>
      <w:t>7</w:t>
    </w:r>
    <w:r>
      <w:rPr>
        <w:rStyle w:val="Sidetall"/>
        <w:b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>
    <w:nsid w:val="0A9B059E"/>
    <w:multiLevelType w:val="hybridMultilevel"/>
    <w:tmpl w:val="15D61B12"/>
    <w:lvl w:ilvl="0" w:tplc="FFFFFFFF">
      <w:start w:val="200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4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5">
    <w:nsid w:val="18720BC1"/>
    <w:multiLevelType w:val="singleLevel"/>
    <w:tmpl w:val="D318CB38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>
    <w:nsid w:val="1A0E3EF8"/>
    <w:multiLevelType w:val="hybridMultilevel"/>
    <w:tmpl w:val="FA9E4B60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>
    <w:nsid w:val="220E2A23"/>
    <w:multiLevelType w:val="hybridMultilevel"/>
    <w:tmpl w:val="7DD2752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4865929"/>
    <w:multiLevelType w:val="multilevel"/>
    <w:tmpl w:val="E27E880E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14F33FA"/>
    <w:multiLevelType w:val="hybridMultilevel"/>
    <w:tmpl w:val="82EC1854"/>
    <w:lvl w:ilvl="0" w:tplc="BD90F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3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4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5">
    <w:nsid w:val="5D9A3536"/>
    <w:multiLevelType w:val="hybridMultilevel"/>
    <w:tmpl w:val="53182516"/>
    <w:lvl w:ilvl="0" w:tplc="0414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6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7">
    <w:nsid w:val="69D42752"/>
    <w:multiLevelType w:val="singleLevel"/>
    <w:tmpl w:val="6CE2A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6C0A1BD5"/>
    <w:multiLevelType w:val="hybridMultilevel"/>
    <w:tmpl w:val="C9DEFA3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D680DFC"/>
    <w:multiLevelType w:val="hybridMultilevel"/>
    <w:tmpl w:val="6ECCF72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1">
    <w:nsid w:val="7808293D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0"/>
  </w:num>
  <w:num w:numId="5">
    <w:abstractNumId w:val="12"/>
  </w:num>
  <w:num w:numId="6">
    <w:abstractNumId w:val="2"/>
  </w:num>
  <w:num w:numId="7">
    <w:abstractNumId w:val="8"/>
  </w:num>
  <w:num w:numId="8">
    <w:abstractNumId w:val="4"/>
  </w:num>
  <w:num w:numId="9">
    <w:abstractNumId w:val="13"/>
  </w:num>
  <w:num w:numId="10">
    <w:abstractNumId w:val="7"/>
  </w:num>
  <w:num w:numId="11">
    <w:abstractNumId w:val="16"/>
  </w:num>
  <w:num w:numId="12">
    <w:abstractNumId w:val="14"/>
  </w:num>
  <w:num w:numId="13">
    <w:abstractNumId w:val="3"/>
  </w:num>
  <w:num w:numId="14">
    <w:abstractNumId w:val="17"/>
  </w:num>
  <w:num w:numId="15">
    <w:abstractNumId w:val="21"/>
  </w:num>
  <w:num w:numId="16">
    <w:abstractNumId w:val="10"/>
  </w:num>
  <w:num w:numId="17">
    <w:abstractNumId w:val="10"/>
  </w:num>
  <w:num w:numId="18">
    <w:abstractNumId w:val="10"/>
  </w:num>
  <w:num w:numId="19">
    <w:abstractNumId w:val="5"/>
  </w:num>
  <w:num w:numId="20">
    <w:abstractNumId w:val="10"/>
  </w:num>
  <w:num w:numId="21">
    <w:abstractNumId w:val="10"/>
  </w:num>
  <w:num w:numId="22">
    <w:abstractNumId w:val="19"/>
  </w:num>
  <w:num w:numId="23">
    <w:abstractNumId w:val="9"/>
  </w:num>
  <w:num w:numId="24">
    <w:abstractNumId w:val="6"/>
  </w:num>
  <w:num w:numId="25">
    <w:abstractNumId w:val="18"/>
  </w:num>
  <w:num w:numId="26">
    <w:abstractNumId w:val="1"/>
  </w:num>
  <w:num w:numId="27">
    <w:abstractNumId w:val="11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5"/>
  </w:num>
  <w:num w:numId="31">
    <w:abstractNumId w:val="10"/>
  </w:num>
  <w:num w:numId="3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55"/>
    <w:rsid w:val="000013B4"/>
    <w:rsid w:val="00005A7A"/>
    <w:rsid w:val="00007C43"/>
    <w:rsid w:val="00013E31"/>
    <w:rsid w:val="00024D69"/>
    <w:rsid w:val="0002533C"/>
    <w:rsid w:val="000400B9"/>
    <w:rsid w:val="00061657"/>
    <w:rsid w:val="00064B64"/>
    <w:rsid w:val="000679A6"/>
    <w:rsid w:val="00080073"/>
    <w:rsid w:val="0008553C"/>
    <w:rsid w:val="00085ACA"/>
    <w:rsid w:val="000944E0"/>
    <w:rsid w:val="00094E82"/>
    <w:rsid w:val="000A2EE7"/>
    <w:rsid w:val="000A64D5"/>
    <w:rsid w:val="000A745B"/>
    <w:rsid w:val="000B1D6F"/>
    <w:rsid w:val="000B1FC0"/>
    <w:rsid w:val="000B2709"/>
    <w:rsid w:val="000B358A"/>
    <w:rsid w:val="000B65BB"/>
    <w:rsid w:val="000D08E2"/>
    <w:rsid w:val="000D28EC"/>
    <w:rsid w:val="000D5525"/>
    <w:rsid w:val="000D6F47"/>
    <w:rsid w:val="000E4FA3"/>
    <w:rsid w:val="000F0D91"/>
    <w:rsid w:val="000F2B75"/>
    <w:rsid w:val="000F43F7"/>
    <w:rsid w:val="000F7D69"/>
    <w:rsid w:val="001061E4"/>
    <w:rsid w:val="0011058C"/>
    <w:rsid w:val="00116E50"/>
    <w:rsid w:val="00117A65"/>
    <w:rsid w:val="00125D96"/>
    <w:rsid w:val="0013471A"/>
    <w:rsid w:val="00146C53"/>
    <w:rsid w:val="00157218"/>
    <w:rsid w:val="00180BE6"/>
    <w:rsid w:val="00191707"/>
    <w:rsid w:val="001A08B0"/>
    <w:rsid w:val="001A5CFD"/>
    <w:rsid w:val="001B50B1"/>
    <w:rsid w:val="001C4E55"/>
    <w:rsid w:val="001C5EBF"/>
    <w:rsid w:val="001C5F13"/>
    <w:rsid w:val="001D4D38"/>
    <w:rsid w:val="001D69BA"/>
    <w:rsid w:val="001E095F"/>
    <w:rsid w:val="001E09B6"/>
    <w:rsid w:val="001F4E14"/>
    <w:rsid w:val="00206CD1"/>
    <w:rsid w:val="00210BBE"/>
    <w:rsid w:val="002150C0"/>
    <w:rsid w:val="0021666C"/>
    <w:rsid w:val="002206CB"/>
    <w:rsid w:val="00220AC7"/>
    <w:rsid w:val="00230148"/>
    <w:rsid w:val="00236ADC"/>
    <w:rsid w:val="002401B2"/>
    <w:rsid w:val="002401BF"/>
    <w:rsid w:val="00261DDF"/>
    <w:rsid w:val="002621DB"/>
    <w:rsid w:val="00276371"/>
    <w:rsid w:val="002779F5"/>
    <w:rsid w:val="00291675"/>
    <w:rsid w:val="00295488"/>
    <w:rsid w:val="002A0199"/>
    <w:rsid w:val="002A083C"/>
    <w:rsid w:val="002D053B"/>
    <w:rsid w:val="002D215B"/>
    <w:rsid w:val="002D3369"/>
    <w:rsid w:val="002F555F"/>
    <w:rsid w:val="00311AAA"/>
    <w:rsid w:val="003152C8"/>
    <w:rsid w:val="00317AC2"/>
    <w:rsid w:val="00331A9A"/>
    <w:rsid w:val="00334B06"/>
    <w:rsid w:val="003424A9"/>
    <w:rsid w:val="00342DD4"/>
    <w:rsid w:val="00351655"/>
    <w:rsid w:val="003552C0"/>
    <w:rsid w:val="00355B21"/>
    <w:rsid w:val="00356B4C"/>
    <w:rsid w:val="003607AF"/>
    <w:rsid w:val="00365AFD"/>
    <w:rsid w:val="00367163"/>
    <w:rsid w:val="003826E9"/>
    <w:rsid w:val="00383BA0"/>
    <w:rsid w:val="003901D3"/>
    <w:rsid w:val="0039191D"/>
    <w:rsid w:val="003923FE"/>
    <w:rsid w:val="003A0AE9"/>
    <w:rsid w:val="003A0E04"/>
    <w:rsid w:val="003B16E3"/>
    <w:rsid w:val="003C0540"/>
    <w:rsid w:val="003C4F5D"/>
    <w:rsid w:val="003D0CB8"/>
    <w:rsid w:val="003D45B7"/>
    <w:rsid w:val="003E6FEC"/>
    <w:rsid w:val="00420BAC"/>
    <w:rsid w:val="004322F6"/>
    <w:rsid w:val="004341B0"/>
    <w:rsid w:val="00450E40"/>
    <w:rsid w:val="00451081"/>
    <w:rsid w:val="004542C5"/>
    <w:rsid w:val="00460596"/>
    <w:rsid w:val="00460A73"/>
    <w:rsid w:val="00473A45"/>
    <w:rsid w:val="00482041"/>
    <w:rsid w:val="00483A2B"/>
    <w:rsid w:val="004927E6"/>
    <w:rsid w:val="004A602B"/>
    <w:rsid w:val="004B1DD3"/>
    <w:rsid w:val="004B23E6"/>
    <w:rsid w:val="004B52CF"/>
    <w:rsid w:val="004C5348"/>
    <w:rsid w:val="004C7C77"/>
    <w:rsid w:val="004D5FF8"/>
    <w:rsid w:val="004D7210"/>
    <w:rsid w:val="004E01CF"/>
    <w:rsid w:val="004F1680"/>
    <w:rsid w:val="004F58BC"/>
    <w:rsid w:val="004F634B"/>
    <w:rsid w:val="0051053E"/>
    <w:rsid w:val="005172CD"/>
    <w:rsid w:val="00520721"/>
    <w:rsid w:val="005235C5"/>
    <w:rsid w:val="00527A56"/>
    <w:rsid w:val="00532056"/>
    <w:rsid w:val="00544501"/>
    <w:rsid w:val="0055119B"/>
    <w:rsid w:val="005571D7"/>
    <w:rsid w:val="00557580"/>
    <w:rsid w:val="0056278A"/>
    <w:rsid w:val="00565B83"/>
    <w:rsid w:val="00567E41"/>
    <w:rsid w:val="005714DC"/>
    <w:rsid w:val="0057513D"/>
    <w:rsid w:val="00575C4E"/>
    <w:rsid w:val="00583DED"/>
    <w:rsid w:val="00593591"/>
    <w:rsid w:val="00596C2D"/>
    <w:rsid w:val="005971B2"/>
    <w:rsid w:val="005A2561"/>
    <w:rsid w:val="005A355B"/>
    <w:rsid w:val="005A59CC"/>
    <w:rsid w:val="005C3D97"/>
    <w:rsid w:val="005C65FD"/>
    <w:rsid w:val="005D0EBD"/>
    <w:rsid w:val="005E1997"/>
    <w:rsid w:val="005E36C3"/>
    <w:rsid w:val="005E5D76"/>
    <w:rsid w:val="005F5DD1"/>
    <w:rsid w:val="00600CAA"/>
    <w:rsid w:val="00606966"/>
    <w:rsid w:val="00611BE9"/>
    <w:rsid w:val="006148A0"/>
    <w:rsid w:val="00615DC8"/>
    <w:rsid w:val="00617B41"/>
    <w:rsid w:val="00620925"/>
    <w:rsid w:val="006229D8"/>
    <w:rsid w:val="006571BF"/>
    <w:rsid w:val="0068686A"/>
    <w:rsid w:val="00691DDC"/>
    <w:rsid w:val="006933AF"/>
    <w:rsid w:val="00694615"/>
    <w:rsid w:val="006A3304"/>
    <w:rsid w:val="006B32A7"/>
    <w:rsid w:val="006B711C"/>
    <w:rsid w:val="006B7687"/>
    <w:rsid w:val="006C53D4"/>
    <w:rsid w:val="006C72F2"/>
    <w:rsid w:val="006D3AFD"/>
    <w:rsid w:val="006D4C76"/>
    <w:rsid w:val="006E53D8"/>
    <w:rsid w:val="006E7B08"/>
    <w:rsid w:val="006F4100"/>
    <w:rsid w:val="006F4DF2"/>
    <w:rsid w:val="006F55D0"/>
    <w:rsid w:val="00703CFB"/>
    <w:rsid w:val="007046E4"/>
    <w:rsid w:val="00706BC9"/>
    <w:rsid w:val="0074253B"/>
    <w:rsid w:val="00745BB1"/>
    <w:rsid w:val="007465F7"/>
    <w:rsid w:val="00756387"/>
    <w:rsid w:val="00760768"/>
    <w:rsid w:val="00765F73"/>
    <w:rsid w:val="0076695A"/>
    <w:rsid w:val="00767A3E"/>
    <w:rsid w:val="00773B63"/>
    <w:rsid w:val="00774A4C"/>
    <w:rsid w:val="007766F3"/>
    <w:rsid w:val="007815FB"/>
    <w:rsid w:val="007B10EA"/>
    <w:rsid w:val="007B29EA"/>
    <w:rsid w:val="007B4EE5"/>
    <w:rsid w:val="007B688B"/>
    <w:rsid w:val="007D7C9F"/>
    <w:rsid w:val="007F0D94"/>
    <w:rsid w:val="007F7518"/>
    <w:rsid w:val="007F79B6"/>
    <w:rsid w:val="00800430"/>
    <w:rsid w:val="008217E4"/>
    <w:rsid w:val="00822131"/>
    <w:rsid w:val="00847514"/>
    <w:rsid w:val="0086195A"/>
    <w:rsid w:val="008716D0"/>
    <w:rsid w:val="00874AC7"/>
    <w:rsid w:val="00877F27"/>
    <w:rsid w:val="00886FFF"/>
    <w:rsid w:val="00893884"/>
    <w:rsid w:val="00897190"/>
    <w:rsid w:val="008A710A"/>
    <w:rsid w:val="008B0C94"/>
    <w:rsid w:val="008B3680"/>
    <w:rsid w:val="008C100A"/>
    <w:rsid w:val="008D4AB4"/>
    <w:rsid w:val="008E23AB"/>
    <w:rsid w:val="008F2D05"/>
    <w:rsid w:val="00900899"/>
    <w:rsid w:val="00907371"/>
    <w:rsid w:val="009075DB"/>
    <w:rsid w:val="00913FA6"/>
    <w:rsid w:val="00921FEF"/>
    <w:rsid w:val="009224F5"/>
    <w:rsid w:val="00924FE3"/>
    <w:rsid w:val="00934FFD"/>
    <w:rsid w:val="00941277"/>
    <w:rsid w:val="00951882"/>
    <w:rsid w:val="009724A7"/>
    <w:rsid w:val="009730B0"/>
    <w:rsid w:val="00977738"/>
    <w:rsid w:val="00985039"/>
    <w:rsid w:val="00992A40"/>
    <w:rsid w:val="0099555C"/>
    <w:rsid w:val="009D621D"/>
    <w:rsid w:val="009E039A"/>
    <w:rsid w:val="009E389F"/>
    <w:rsid w:val="009E5254"/>
    <w:rsid w:val="00A201EC"/>
    <w:rsid w:val="00A2406C"/>
    <w:rsid w:val="00A24261"/>
    <w:rsid w:val="00A2502D"/>
    <w:rsid w:val="00A26411"/>
    <w:rsid w:val="00A303DE"/>
    <w:rsid w:val="00A32131"/>
    <w:rsid w:val="00A35D95"/>
    <w:rsid w:val="00A369B3"/>
    <w:rsid w:val="00A40751"/>
    <w:rsid w:val="00A41A4A"/>
    <w:rsid w:val="00A579D9"/>
    <w:rsid w:val="00A73442"/>
    <w:rsid w:val="00A8679C"/>
    <w:rsid w:val="00A873CF"/>
    <w:rsid w:val="00A932B2"/>
    <w:rsid w:val="00AA0A59"/>
    <w:rsid w:val="00AA520C"/>
    <w:rsid w:val="00AB11C2"/>
    <w:rsid w:val="00AB19C9"/>
    <w:rsid w:val="00AB6C77"/>
    <w:rsid w:val="00AC2025"/>
    <w:rsid w:val="00AC2027"/>
    <w:rsid w:val="00AC5177"/>
    <w:rsid w:val="00AC5266"/>
    <w:rsid w:val="00AD605B"/>
    <w:rsid w:val="00AD6983"/>
    <w:rsid w:val="00AE36DC"/>
    <w:rsid w:val="00AE58D5"/>
    <w:rsid w:val="00AE646D"/>
    <w:rsid w:val="00AE7D47"/>
    <w:rsid w:val="00AF1A58"/>
    <w:rsid w:val="00B00327"/>
    <w:rsid w:val="00B03C15"/>
    <w:rsid w:val="00B044A8"/>
    <w:rsid w:val="00B05CAC"/>
    <w:rsid w:val="00B06292"/>
    <w:rsid w:val="00B13155"/>
    <w:rsid w:val="00B14C65"/>
    <w:rsid w:val="00B24902"/>
    <w:rsid w:val="00B2579D"/>
    <w:rsid w:val="00B2597A"/>
    <w:rsid w:val="00B317CA"/>
    <w:rsid w:val="00B409A8"/>
    <w:rsid w:val="00B446B6"/>
    <w:rsid w:val="00B46860"/>
    <w:rsid w:val="00B50163"/>
    <w:rsid w:val="00B6656F"/>
    <w:rsid w:val="00B67F3F"/>
    <w:rsid w:val="00B704A8"/>
    <w:rsid w:val="00B716EB"/>
    <w:rsid w:val="00B73443"/>
    <w:rsid w:val="00B968AA"/>
    <w:rsid w:val="00B96D8F"/>
    <w:rsid w:val="00BA42EA"/>
    <w:rsid w:val="00BB54C7"/>
    <w:rsid w:val="00BB6F93"/>
    <w:rsid w:val="00BB6FFA"/>
    <w:rsid w:val="00BC20C4"/>
    <w:rsid w:val="00BC2B5A"/>
    <w:rsid w:val="00BC4D60"/>
    <w:rsid w:val="00BD1A51"/>
    <w:rsid w:val="00BD2ACF"/>
    <w:rsid w:val="00BE416A"/>
    <w:rsid w:val="00BE5C72"/>
    <w:rsid w:val="00BF2A98"/>
    <w:rsid w:val="00C00FC4"/>
    <w:rsid w:val="00C061D4"/>
    <w:rsid w:val="00C14CC1"/>
    <w:rsid w:val="00C1795E"/>
    <w:rsid w:val="00C25021"/>
    <w:rsid w:val="00C32668"/>
    <w:rsid w:val="00C35E8C"/>
    <w:rsid w:val="00C3625F"/>
    <w:rsid w:val="00C46248"/>
    <w:rsid w:val="00C46830"/>
    <w:rsid w:val="00C5128B"/>
    <w:rsid w:val="00C5408F"/>
    <w:rsid w:val="00C548BC"/>
    <w:rsid w:val="00C54F0A"/>
    <w:rsid w:val="00C603F9"/>
    <w:rsid w:val="00C7262D"/>
    <w:rsid w:val="00C764B3"/>
    <w:rsid w:val="00C82D31"/>
    <w:rsid w:val="00C94286"/>
    <w:rsid w:val="00CB50C0"/>
    <w:rsid w:val="00CB6599"/>
    <w:rsid w:val="00CB795F"/>
    <w:rsid w:val="00CB7E48"/>
    <w:rsid w:val="00CD3404"/>
    <w:rsid w:val="00CD44D0"/>
    <w:rsid w:val="00CD77FA"/>
    <w:rsid w:val="00CE7A84"/>
    <w:rsid w:val="00D21C65"/>
    <w:rsid w:val="00D73574"/>
    <w:rsid w:val="00D9137E"/>
    <w:rsid w:val="00D921DA"/>
    <w:rsid w:val="00D9281C"/>
    <w:rsid w:val="00D93E99"/>
    <w:rsid w:val="00D946D4"/>
    <w:rsid w:val="00D94746"/>
    <w:rsid w:val="00D96B24"/>
    <w:rsid w:val="00DA3B18"/>
    <w:rsid w:val="00DA4BE6"/>
    <w:rsid w:val="00DB3400"/>
    <w:rsid w:val="00DC4736"/>
    <w:rsid w:val="00DD1C72"/>
    <w:rsid w:val="00DE4F37"/>
    <w:rsid w:val="00DF3D83"/>
    <w:rsid w:val="00DF5A30"/>
    <w:rsid w:val="00E00B5A"/>
    <w:rsid w:val="00E12378"/>
    <w:rsid w:val="00E124DB"/>
    <w:rsid w:val="00E13FCA"/>
    <w:rsid w:val="00E202CB"/>
    <w:rsid w:val="00E27CF2"/>
    <w:rsid w:val="00E30BA6"/>
    <w:rsid w:val="00E34FAA"/>
    <w:rsid w:val="00E40BC2"/>
    <w:rsid w:val="00E45FE5"/>
    <w:rsid w:val="00E51446"/>
    <w:rsid w:val="00E55E2B"/>
    <w:rsid w:val="00E57BDC"/>
    <w:rsid w:val="00E602FF"/>
    <w:rsid w:val="00E65726"/>
    <w:rsid w:val="00E73FAD"/>
    <w:rsid w:val="00E804BD"/>
    <w:rsid w:val="00E81FA1"/>
    <w:rsid w:val="00E85133"/>
    <w:rsid w:val="00E91148"/>
    <w:rsid w:val="00E95D9E"/>
    <w:rsid w:val="00E967A0"/>
    <w:rsid w:val="00EC049A"/>
    <w:rsid w:val="00EC6997"/>
    <w:rsid w:val="00ED78BE"/>
    <w:rsid w:val="00EE1854"/>
    <w:rsid w:val="00EE5295"/>
    <w:rsid w:val="00EF5F6F"/>
    <w:rsid w:val="00F000E3"/>
    <w:rsid w:val="00F10114"/>
    <w:rsid w:val="00F1066C"/>
    <w:rsid w:val="00F10DCD"/>
    <w:rsid w:val="00F12BE3"/>
    <w:rsid w:val="00F12C8C"/>
    <w:rsid w:val="00F20172"/>
    <w:rsid w:val="00F220BB"/>
    <w:rsid w:val="00F4253C"/>
    <w:rsid w:val="00F51E26"/>
    <w:rsid w:val="00F54BEF"/>
    <w:rsid w:val="00F55733"/>
    <w:rsid w:val="00F565AE"/>
    <w:rsid w:val="00F62719"/>
    <w:rsid w:val="00F7027E"/>
    <w:rsid w:val="00F712C2"/>
    <w:rsid w:val="00F74DC7"/>
    <w:rsid w:val="00F87476"/>
    <w:rsid w:val="00F940BE"/>
    <w:rsid w:val="00FA187E"/>
    <w:rsid w:val="00FA76B3"/>
    <w:rsid w:val="00FB3362"/>
    <w:rsid w:val="00FB5452"/>
    <w:rsid w:val="00FC14C5"/>
    <w:rsid w:val="00FC46DB"/>
    <w:rsid w:val="00FC4D1F"/>
    <w:rsid w:val="00FD26A2"/>
    <w:rsid w:val="00FD6F8D"/>
    <w:rsid w:val="00FD73F9"/>
    <w:rsid w:val="00FE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7F549F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link w:val="Overskrift3Tegn"/>
    <w:qFormat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link w:val="ContractstyleTegn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link w:val="Brdtekst2Tegn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character" w:customStyle="1" w:styleId="Brdtekst2Tegn">
    <w:name w:val="Brødtekst 2 Tegn"/>
    <w:link w:val="Brdtekst2"/>
    <w:rsid w:val="00E30BA6"/>
    <w:rPr>
      <w:lang w:val="en-AU" w:eastAsia="en-US" w:bidi="ar-SA"/>
    </w:rPr>
  </w:style>
  <w:style w:type="character" w:customStyle="1" w:styleId="Overskrift3Tegn">
    <w:name w:val="Overskrift 3 Tegn"/>
    <w:link w:val="Overskrift3"/>
    <w:rsid w:val="00FA187E"/>
    <w:rPr>
      <w:rFonts w:ascii="Arial" w:hAnsi="Arial"/>
      <w:b/>
      <w:color w:val="008080"/>
      <w:kern w:val="28"/>
      <w:sz w:val="26"/>
      <w:lang w:val="en-GB" w:eastAsia="en-US" w:bidi="ar-SA"/>
    </w:rPr>
  </w:style>
  <w:style w:type="paragraph" w:styleId="Kommentaremne">
    <w:name w:val="annotation subject"/>
    <w:basedOn w:val="Merknadstekst"/>
    <w:next w:val="Merknadstekst"/>
    <w:semiHidden/>
    <w:rsid w:val="00691DDC"/>
    <w:rPr>
      <w:b/>
      <w:bCs/>
    </w:rPr>
  </w:style>
  <w:style w:type="paragraph" w:styleId="Bobletekst">
    <w:name w:val="Balloon Text"/>
    <w:basedOn w:val="Normal"/>
    <w:semiHidden/>
    <w:rsid w:val="00691DDC"/>
    <w:rPr>
      <w:rFonts w:ascii="Tahoma" w:hAnsi="Tahoma" w:cs="Tahoma"/>
      <w:sz w:val="16"/>
      <w:szCs w:val="16"/>
    </w:rPr>
  </w:style>
  <w:style w:type="character" w:customStyle="1" w:styleId="ContractstyleTegn">
    <w:name w:val="Contractstyle Tegn"/>
    <w:link w:val="Contractstyle"/>
    <w:rsid w:val="00EC049A"/>
    <w:rPr>
      <w:sz w:val="22"/>
      <w:lang w:val="nb-NO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numPr>
        <w:numId w:val="2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2"/>
      </w:numPr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link w:val="Overskrift3Tegn"/>
    <w:qFormat/>
    <w:pPr>
      <w:keepNext/>
      <w:keepLines/>
      <w:numPr>
        <w:ilvl w:val="2"/>
        <w:numId w:val="2"/>
      </w:numPr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2"/>
      </w:numPr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link w:val="ContractstyleTegn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uiPriority w:val="39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qFormat/>
    <w:rPr>
      <w:i/>
    </w:rPr>
  </w:style>
  <w:style w:type="paragraph" w:styleId="Brdtekst2">
    <w:name w:val="Body Text 2"/>
    <w:basedOn w:val="Normal"/>
    <w:link w:val="Brdtekst2Tegn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rPr>
      <w:color w:val="0000FF"/>
      <w:u w:val="single"/>
    </w:rPr>
  </w:style>
  <w:style w:type="character" w:styleId="Fulgthyperkobling">
    <w:name w:val="FollowedHyperlink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rPr>
      <w:rFonts w:ascii="Bookman" w:hAnsi="Bookman"/>
      <w:sz w:val="22"/>
    </w:rPr>
  </w:style>
  <w:style w:type="paragraph" w:styleId="Merknadstekst">
    <w:name w:val="annotation text"/>
    <w:basedOn w:val="Normal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character" w:customStyle="1" w:styleId="Brdtekst2Tegn">
    <w:name w:val="Brødtekst 2 Tegn"/>
    <w:link w:val="Brdtekst2"/>
    <w:rsid w:val="00E30BA6"/>
    <w:rPr>
      <w:lang w:val="en-AU" w:eastAsia="en-US" w:bidi="ar-SA"/>
    </w:rPr>
  </w:style>
  <w:style w:type="character" w:customStyle="1" w:styleId="Overskrift3Tegn">
    <w:name w:val="Overskrift 3 Tegn"/>
    <w:link w:val="Overskrift3"/>
    <w:rsid w:val="00FA187E"/>
    <w:rPr>
      <w:rFonts w:ascii="Arial" w:hAnsi="Arial"/>
      <w:b/>
      <w:color w:val="008080"/>
      <w:kern w:val="28"/>
      <w:sz w:val="26"/>
      <w:lang w:val="en-GB" w:eastAsia="en-US" w:bidi="ar-SA"/>
    </w:rPr>
  </w:style>
  <w:style w:type="paragraph" w:styleId="Kommentaremne">
    <w:name w:val="annotation subject"/>
    <w:basedOn w:val="Merknadstekst"/>
    <w:next w:val="Merknadstekst"/>
    <w:semiHidden/>
    <w:rsid w:val="00691DDC"/>
    <w:rPr>
      <w:b/>
      <w:bCs/>
    </w:rPr>
  </w:style>
  <w:style w:type="paragraph" w:styleId="Bobletekst">
    <w:name w:val="Balloon Text"/>
    <w:basedOn w:val="Normal"/>
    <w:semiHidden/>
    <w:rsid w:val="00691DDC"/>
    <w:rPr>
      <w:rFonts w:ascii="Tahoma" w:hAnsi="Tahoma" w:cs="Tahoma"/>
      <w:sz w:val="16"/>
      <w:szCs w:val="16"/>
    </w:rPr>
  </w:style>
  <w:style w:type="character" w:customStyle="1" w:styleId="ContractstyleTegn">
    <w:name w:val="Contractstyle Tegn"/>
    <w:link w:val="Contractstyle"/>
    <w:rsid w:val="00EC049A"/>
    <w:rPr>
      <w:sz w:val="22"/>
      <w:lang w:val="nb-NO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5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ffin.n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lovdata.no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2dd867-7b45-4842-b7f7-667b98609e1b">
      <Value>136</Value>
      <Value>16</Value>
      <Value>15</Value>
      <Value>2</Value>
      <Value>137</Value>
    </TaxCatchAll>
    <TaxKeywordTaxHTField xmlns="af2dd867-7b45-4842-b7f7-667b98609e1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Kvalifikasjonsgrunnlag</TermName>
          <TermId xmlns="http://schemas.microsoft.com/office/infopath/2007/PartnerControls">7464bb7e-a6fc-48e6-953b-f5606185cedc</TermId>
        </TermInfo>
        <TermInfo xmlns="http://schemas.microsoft.com/office/infopath/2007/PartnerControls">
          <TermName xmlns="http://schemas.microsoft.com/office/infopath/2007/PartnerControls">Rådgivningsavtale</TermName>
          <TermId xmlns="http://schemas.microsoft.com/office/infopath/2007/PartnerControls">cb75a6bc-bcf9-48ab-bb4c-7a1e27b13329</TermId>
        </TermInfo>
      </Terms>
    </TaxKeywordTaxHTField>
    <ForsvaretTeamsiteOrganization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 IKT-kapasiteter</TermName>
          <TermId xmlns="http://schemas.microsoft.com/office/infopath/2007/PartnerControls">fd152c7f-302e-410c-94e2-498fa9c391cb</TermId>
        </TermInfo>
      </Terms>
    </ForsvaretTeamsiteOrganizationNoteField>
    <ForsvaretTeamsiteSubject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IKT-materiell</TermName>
          <TermId xmlns="http://schemas.microsoft.com/office/infopath/2007/PartnerControls">134f1a41-1ef6-48c6-a3c1-09c49333b4c2</TermId>
        </TermInfo>
      </Terms>
    </ForsvaretTeamsiteSubjectNoteField>
    <ForsvaretTeamsiteSecurityLevelNoteField xmlns="67c28e5e-7e13-4640-9b41-8d78d74b55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ForsvaretTeamsiteSecurityLevelNoteField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" ma:contentTypeID="0x010100E04E9CB587854BDCB31D5A9387256C6300BAFC51DDCE0CA74B8DDFAD12EBAAA694" ma:contentTypeVersion="3" ma:contentTypeDescription="Opprett et nytt dokument." ma:contentTypeScope="" ma:versionID="d2108ce44aa3233fc9b6052fe7ef686c">
  <xsd:schema xmlns:xsd="http://www.w3.org/2001/XMLSchema" xmlns:xs="http://www.w3.org/2001/XMLSchema" xmlns:p="http://schemas.microsoft.com/office/2006/metadata/properties" xmlns:ns1="http://schemas.microsoft.com/sharepoint/v3" xmlns:ns2="67c28e5e-7e13-4640-9b41-8d78d74b5521" xmlns:ns3="af2dd867-7b45-4842-b7f7-667b98609e1b" targetNamespace="http://schemas.microsoft.com/office/2006/metadata/properties" ma:root="true" ma:fieldsID="209a361fa1867ac7742ea47045059dbf" ns1:_="" ns2:_="" ns3:_="">
    <xsd:import namespace="http://schemas.microsoft.com/sharepoint/v3"/>
    <xsd:import namespace="67c28e5e-7e13-4640-9b41-8d78d74b5521"/>
    <xsd:import namespace="af2dd867-7b45-4842-b7f7-667b98609e1b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TaxCatchAll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7" nillable="true" ma:displayName="Planlagt startdato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lagt utløpsdato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28e5e-7e13-4640-9b41-8d78d74b5521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dd867-7b45-4842-b7f7-667b98609e1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description="" ma:hidden="true" ma:list="{a6b5fe2d-68fb-40e8-a394-b23297159c73}" ma:internalName="TaxCatchAll" ma:showField="CatchAllData" ma:web="af2dd867-7b45-4842-b7f7-667b98609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F7B67-1F53-4ADA-B285-1293B782505C}">
  <ds:schemaRefs>
    <ds:schemaRef ds:uri="http://schemas.microsoft.com/office/2006/documentManagement/types"/>
    <ds:schemaRef ds:uri="http://purl.org/dc/dcmitype/"/>
    <ds:schemaRef ds:uri="http://purl.org/dc/elements/1.1/"/>
    <ds:schemaRef ds:uri="af2dd867-7b45-4842-b7f7-667b98609e1b"/>
    <ds:schemaRef ds:uri="67c28e5e-7e13-4640-9b41-8d78d74b5521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C3BF74-E935-41F8-A74E-F765715020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DE69AC-2BC1-47F4-9BC2-9ED543799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7c28e5e-7e13-4640-9b41-8d78d74b5521"/>
    <ds:schemaRef ds:uri="af2dd867-7b45-4842-b7f7-667b98609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2D06A2-554F-46F4-95DD-7DFFB98BE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E31E2DA4</Template>
  <TotalTime>0</TotalTime>
  <Pages>7</Pages>
  <Words>1657</Words>
  <Characters>8787</Characters>
  <Application>Microsoft Office Word</Application>
  <DocSecurity>2</DocSecurity>
  <Lines>73</Lines>
  <Paragraphs>20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FSP FMA IKT 2018-001 Kvalifikasjonsgrunnlag</vt:lpstr>
    </vt:vector>
  </TitlesOfParts>
  <LinksUpToDate>false</LinksUpToDate>
  <CharactersWithSpaces>10424</CharactersWithSpaces>
  <SharedDoc>false</SharedDoc>
  <HLinks>
    <vt:vector size="12" baseType="variant">
      <vt:variant>
        <vt:i4>65625</vt:i4>
      </vt:variant>
      <vt:variant>
        <vt:i4>93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7340142</vt:i4>
      </vt:variant>
      <vt:variant>
        <vt:i4>87</vt:i4>
      </vt:variant>
      <vt:variant>
        <vt:i4>0</vt:i4>
      </vt:variant>
      <vt:variant>
        <vt:i4>5</vt:i4>
      </vt:variant>
      <vt:variant>
        <vt:lpwstr>http://www.lovdata.no/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FSP FMA IKT 2018-001 Kvalifikasjonsgrunnlag</dc:title>
  <dc:creator/>
  <cp:keywords>Rådgivningsavtale; Kvalifikasjonsgrunnlag</cp:keywords>
  <cp:lastModifiedBy/>
  <cp:revision>1</cp:revision>
  <dcterms:created xsi:type="dcterms:W3CDTF">2018-02-12T13:21:00Z</dcterms:created>
  <dcterms:modified xsi:type="dcterms:W3CDTF">2018-02-12T13:21:00Z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0x010100E04E9CB587854BDCB31D5A9387256C6300BAFC51DDCE0CA74B8DDFAD12EBAAA694</vt:lpwstr>
  </property>
  <property fmtid="{D5CDD505-2E9C-101B-9397-08002B2CF9AE}" pid="3" name="TaxKeyword">
    <vt:lpwstr>137;#Kvalifikasjonsgrunnlag|7464bb7e-a6fc-48e6-953b-f5606185cedc;#136;#Rådgivningsavtale|cb75a6bc-bcf9-48ab-bb4c-7a1e27b13329</vt:lpwstr>
  </property>
  <property fmtid="{D5CDD505-2E9C-101B-9397-08002B2CF9AE}" pid="4" name="ForsvatetTeamsiteLocation">
    <vt:lpwstr/>
  </property>
  <property fmtid="{D5CDD505-2E9C-101B-9397-08002B2CF9AE}" pid="5" name="ForsvaretTeamsiteOrganization">
    <vt:lpwstr>16;#Forsvarsmateriell IKT-kapasiteter|fd152c7f-302e-410c-94e2-498fa9c391cb</vt:lpwstr>
  </property>
  <property fmtid="{D5CDD505-2E9C-101B-9397-08002B2CF9AE}" pid="6" name="ForsvaretTeamsiteSubject">
    <vt:lpwstr>2;#IKT-materiell|134f1a41-1ef6-48c6-a3c1-09c49333b4c2</vt:lpwstr>
  </property>
  <property fmtid="{D5CDD505-2E9C-101B-9397-08002B2CF9AE}" pid="7" name="ForsvaretTeamsiteSecurityLevel">
    <vt:lpwstr>15;#UGRADERT|d00673f2-4025-410d-80f3-e4b359da56af</vt:lpwstr>
  </property>
</Properties>
</file>